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4A660" w14:textId="77777777" w:rsidR="004C5CC4" w:rsidRPr="00270573" w:rsidRDefault="004C5CC4" w:rsidP="000777F9">
      <w:pPr>
        <w:pStyle w:val="Title"/>
        <w:jc w:val="right"/>
        <w:rPr>
          <w:sz w:val="32"/>
        </w:rPr>
      </w:pPr>
    </w:p>
    <w:p w14:paraId="181FA4CB" w14:textId="35F9C58E" w:rsidR="004C5CC4" w:rsidRPr="00270573" w:rsidRDefault="004C5CC4" w:rsidP="000777F9">
      <w:pPr>
        <w:pStyle w:val="Title"/>
        <w:rPr>
          <w:sz w:val="24"/>
        </w:rPr>
      </w:pPr>
    </w:p>
    <w:p w14:paraId="1101B326" w14:textId="2E432186" w:rsidR="004E55EA" w:rsidRPr="00303FE9" w:rsidRDefault="00D21F9F" w:rsidP="004E55EA">
      <w:pPr>
        <w:pStyle w:val="BodyText"/>
        <w:jc w:val="center"/>
        <w:rPr>
          <w:rFonts w:ascii="Arial" w:hAnsi="Arial" w:cs="Arial"/>
          <w:sz w:val="48"/>
          <w:lang w:val="nb-NO"/>
        </w:rPr>
      </w:pPr>
      <w:r w:rsidRPr="00303FE9">
        <w:rPr>
          <w:rFonts w:ascii="Arial" w:hAnsi="Arial" w:cs="Arial"/>
          <w:noProof/>
          <w:lang w:val="nb-NO"/>
        </w:rPr>
        <w:drawing>
          <wp:anchor distT="0" distB="0" distL="114300" distR="114300" simplePos="0" relativeHeight="251658240" behindDoc="0" locked="0" layoutInCell="1" allowOverlap="1" wp14:anchorId="52DC71C2" wp14:editId="31E6241B">
            <wp:simplePos x="0" y="0"/>
            <wp:positionH relativeFrom="margin">
              <wp:posOffset>2200275</wp:posOffset>
            </wp:positionH>
            <wp:positionV relativeFrom="page">
              <wp:posOffset>1724061</wp:posOffset>
            </wp:positionV>
            <wp:extent cx="3622431" cy="330200"/>
            <wp:effectExtent l="0" t="0" r="0" b="0"/>
            <wp:wrapNone/>
            <wp:docPr id="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431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428383" w14:textId="6ECFA03C" w:rsidR="004E55EA" w:rsidRPr="00303FE9" w:rsidRDefault="004E55EA" w:rsidP="004E55EA">
      <w:pPr>
        <w:pStyle w:val="BodyText"/>
        <w:jc w:val="center"/>
        <w:rPr>
          <w:rFonts w:ascii="Arial" w:hAnsi="Arial" w:cs="Arial"/>
          <w:b/>
          <w:sz w:val="48"/>
          <w:lang w:val="nb-NO"/>
        </w:rPr>
      </w:pPr>
    </w:p>
    <w:p w14:paraId="12F8CAE8" w14:textId="70785586" w:rsidR="008177A9" w:rsidRPr="00303FE9" w:rsidRDefault="00AD0446" w:rsidP="008177A9">
      <w:pPr>
        <w:pStyle w:val="Title"/>
      </w:pPr>
      <w:sdt>
        <w:sdtPr>
          <w:rPr>
            <w:sz w:val="44"/>
            <w:szCs w:val="44"/>
          </w:rPr>
          <w:id w:val="-1317488768"/>
          <w:placeholder>
            <w:docPart w:val="B29110339E7547949CAE7D87369B41B6"/>
          </w:placeholder>
          <w:text/>
        </w:sdtPr>
        <w:sdtEndPr/>
        <w:sdtContent>
          <w:r w:rsidR="00287ADE" w:rsidRPr="00303FE9">
            <w:rPr>
              <w:sz w:val="44"/>
              <w:szCs w:val="44"/>
            </w:rPr>
            <w:t>26/00154 ANSKAFFELSE AV PIPETTERINGSROBOT - FHI</w:t>
          </w:r>
        </w:sdtContent>
      </w:sdt>
      <w:r w:rsidR="008177A9" w:rsidRPr="00303FE9">
        <w:br/>
      </w:r>
    </w:p>
    <w:p w14:paraId="6F6FE94A" w14:textId="6EC23823" w:rsidR="008177A9" w:rsidRPr="00303FE9" w:rsidRDefault="008177A9" w:rsidP="008177A9">
      <w:pPr>
        <w:pStyle w:val="Title"/>
      </w:pPr>
      <w:r w:rsidRPr="00270573">
        <w:t xml:space="preserve">Bilag 1 - </w:t>
      </w:r>
      <w:r w:rsidR="00A24579" w:rsidRPr="00270573">
        <w:t>Kundens</w:t>
      </w:r>
      <w:r w:rsidRPr="00270573">
        <w:t xml:space="preserve"> kravspesifikasjon</w:t>
      </w:r>
    </w:p>
    <w:p w14:paraId="616D2ABA" w14:textId="77777777" w:rsidR="008177A9" w:rsidRPr="00270573" w:rsidRDefault="008177A9" w:rsidP="33B99D42">
      <w:pPr>
        <w:pStyle w:val="BodyText"/>
        <w:jc w:val="center"/>
        <w:rPr>
          <w:rFonts w:ascii="Arial" w:hAnsi="Arial" w:cs="Arial"/>
          <w:sz w:val="48"/>
          <w:szCs w:val="48"/>
          <w:lang w:val="nb-NO"/>
        </w:rPr>
      </w:pPr>
    </w:p>
    <w:p w14:paraId="37D2CB29" w14:textId="77777777" w:rsidR="004E55EA" w:rsidRPr="00270573" w:rsidRDefault="004E55EA" w:rsidP="004E55EA">
      <w:pPr>
        <w:rPr>
          <w:rFonts w:ascii="Arial" w:hAnsi="Arial" w:cs="Arial"/>
          <w:b/>
          <w:sz w:val="48"/>
        </w:rPr>
      </w:pPr>
    </w:p>
    <w:p w14:paraId="7097D445" w14:textId="77777777" w:rsidR="004E55EA" w:rsidRPr="00270573" w:rsidRDefault="004E55EA" w:rsidP="004E55EA">
      <w:pPr>
        <w:jc w:val="center"/>
        <w:rPr>
          <w:rFonts w:ascii="Arial" w:hAnsi="Arial" w:cs="Arial"/>
        </w:rPr>
      </w:pPr>
    </w:p>
    <w:p w14:paraId="0BB74A30" w14:textId="77777777" w:rsidR="004E55EA" w:rsidRPr="00270573" w:rsidRDefault="004E55EA" w:rsidP="004E55EA">
      <w:pPr>
        <w:rPr>
          <w:rFonts w:ascii="Arial" w:hAnsi="Arial" w:cs="Arial"/>
          <w:b/>
          <w:sz w:val="28"/>
          <w:szCs w:val="22"/>
        </w:rPr>
      </w:pPr>
      <w:r w:rsidRPr="00270573">
        <w:rPr>
          <w:rFonts w:ascii="Arial" w:hAnsi="Arial" w:cs="Arial"/>
        </w:rPr>
        <w:br w:type="page"/>
      </w:r>
      <w:r w:rsidRPr="00270573">
        <w:rPr>
          <w:rFonts w:ascii="Arial" w:hAnsi="Arial" w:cs="Arial"/>
          <w:b/>
          <w:sz w:val="28"/>
          <w:szCs w:val="22"/>
        </w:rPr>
        <w:t>Innhold</w:t>
      </w:r>
    </w:p>
    <w:p w14:paraId="11A5D54D" w14:textId="77777777" w:rsidR="004E55EA" w:rsidRPr="00270573" w:rsidRDefault="004E55EA" w:rsidP="004E55EA">
      <w:pPr>
        <w:rPr>
          <w:rFonts w:ascii="Arial" w:hAnsi="Arial" w:cs="Arial"/>
          <w:b/>
          <w:szCs w:val="22"/>
        </w:rPr>
      </w:pPr>
    </w:p>
    <w:p w14:paraId="64FD323A" w14:textId="148B69CD" w:rsidR="00450745" w:rsidRPr="00450745" w:rsidRDefault="00227786" w:rsidP="00450745">
      <w:pPr>
        <w:pStyle w:val="TOC1"/>
        <w:tabs>
          <w:tab w:val="clear" w:pos="9360"/>
          <w:tab w:val="left" w:pos="431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r w:rsidRPr="00450745">
        <w:rPr>
          <w:rFonts w:cs="Arial"/>
          <w:sz w:val="22"/>
          <w:szCs w:val="22"/>
        </w:rPr>
        <w:fldChar w:fldCharType="begin"/>
      </w:r>
      <w:r w:rsidRPr="00450745">
        <w:rPr>
          <w:rFonts w:cs="Arial"/>
          <w:sz w:val="22"/>
          <w:szCs w:val="22"/>
        </w:rPr>
        <w:instrText xml:space="preserve"> TOC \o "1-2" \h \z \u </w:instrText>
      </w:r>
      <w:r w:rsidRPr="00450745">
        <w:rPr>
          <w:rFonts w:cs="Arial"/>
          <w:sz w:val="22"/>
          <w:szCs w:val="22"/>
        </w:rPr>
        <w:fldChar w:fldCharType="separate"/>
      </w:r>
      <w:hyperlink w:anchor="_Toc230007254" w:history="1">
        <w:r w:rsidR="00450745" w:rsidRPr="00450745">
          <w:rPr>
            <w:rStyle w:val="Hyperlink"/>
            <w:noProof/>
            <w:sz w:val="22"/>
            <w:szCs w:val="22"/>
          </w:rPr>
          <w:t>1</w:t>
        </w:r>
        <w:r w:rsidR="00450745"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="00450745" w:rsidRPr="00450745">
          <w:rPr>
            <w:rStyle w:val="Hyperlink"/>
            <w:noProof/>
            <w:sz w:val="22"/>
            <w:szCs w:val="22"/>
          </w:rPr>
          <w:t>Innledning</w:t>
        </w:r>
        <w:r w:rsidR="00450745" w:rsidRPr="00450745">
          <w:rPr>
            <w:noProof/>
            <w:webHidden/>
            <w:sz w:val="22"/>
            <w:szCs w:val="22"/>
          </w:rPr>
          <w:tab/>
        </w:r>
        <w:r w:rsidR="00450745" w:rsidRPr="00450745">
          <w:rPr>
            <w:noProof/>
            <w:webHidden/>
            <w:sz w:val="22"/>
            <w:szCs w:val="22"/>
          </w:rPr>
          <w:fldChar w:fldCharType="begin"/>
        </w:r>
        <w:r w:rsidR="00450745" w:rsidRPr="00450745">
          <w:rPr>
            <w:noProof/>
            <w:webHidden/>
            <w:sz w:val="22"/>
            <w:szCs w:val="22"/>
          </w:rPr>
          <w:instrText xml:space="preserve"> PAGEREF _Toc230007254 \h </w:instrText>
        </w:r>
        <w:r w:rsidR="00450745" w:rsidRPr="00450745">
          <w:rPr>
            <w:noProof/>
            <w:webHidden/>
            <w:sz w:val="22"/>
            <w:szCs w:val="22"/>
          </w:rPr>
        </w:r>
        <w:r w:rsidR="00450745" w:rsidRPr="00450745">
          <w:rPr>
            <w:noProof/>
            <w:webHidden/>
            <w:sz w:val="22"/>
            <w:szCs w:val="22"/>
          </w:rPr>
          <w:fldChar w:fldCharType="separate"/>
        </w:r>
        <w:r w:rsidR="00450745" w:rsidRPr="00450745">
          <w:rPr>
            <w:noProof/>
            <w:webHidden/>
            <w:sz w:val="22"/>
            <w:szCs w:val="22"/>
          </w:rPr>
          <w:t>3</w:t>
        </w:r>
        <w:r w:rsidR="00450745"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607CDA99" w14:textId="4FA2D9A8" w:rsidR="00450745" w:rsidRPr="00450745" w:rsidRDefault="00450745" w:rsidP="00450745">
      <w:pPr>
        <w:pStyle w:val="TOC2"/>
        <w:tabs>
          <w:tab w:val="clear" w:pos="9360"/>
          <w:tab w:val="left" w:pos="960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007255" w:history="1">
        <w:r w:rsidRPr="00450745">
          <w:rPr>
            <w:rStyle w:val="Hyperlink"/>
            <w:rFonts w:eastAsia="MS Mincho"/>
            <w:noProof/>
            <w:sz w:val="22"/>
            <w:szCs w:val="22"/>
          </w:rPr>
          <w:t>1.1</w:t>
        </w:r>
        <w:r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450745">
          <w:rPr>
            <w:rStyle w:val="Hyperlink"/>
            <w:rFonts w:eastAsia="MS Mincho"/>
            <w:noProof/>
            <w:sz w:val="22"/>
            <w:szCs w:val="22"/>
          </w:rPr>
          <w:t>Formål</w:t>
        </w:r>
        <w:r w:rsidRPr="00450745">
          <w:rPr>
            <w:noProof/>
            <w:webHidden/>
            <w:sz w:val="22"/>
            <w:szCs w:val="22"/>
          </w:rPr>
          <w:tab/>
        </w:r>
        <w:r w:rsidRPr="00450745">
          <w:rPr>
            <w:noProof/>
            <w:webHidden/>
            <w:sz w:val="22"/>
            <w:szCs w:val="22"/>
          </w:rPr>
          <w:fldChar w:fldCharType="begin"/>
        </w:r>
        <w:r w:rsidRPr="00450745">
          <w:rPr>
            <w:noProof/>
            <w:webHidden/>
            <w:sz w:val="22"/>
            <w:szCs w:val="22"/>
          </w:rPr>
          <w:instrText xml:space="preserve"> PAGEREF _Toc230007255 \h </w:instrText>
        </w:r>
        <w:r w:rsidRPr="00450745">
          <w:rPr>
            <w:noProof/>
            <w:webHidden/>
            <w:sz w:val="22"/>
            <w:szCs w:val="22"/>
          </w:rPr>
        </w:r>
        <w:r w:rsidRPr="00450745">
          <w:rPr>
            <w:noProof/>
            <w:webHidden/>
            <w:sz w:val="22"/>
            <w:szCs w:val="22"/>
          </w:rPr>
          <w:fldChar w:fldCharType="separate"/>
        </w:r>
        <w:r w:rsidRPr="00450745">
          <w:rPr>
            <w:noProof/>
            <w:webHidden/>
            <w:sz w:val="22"/>
            <w:szCs w:val="22"/>
          </w:rPr>
          <w:t>3</w:t>
        </w:r>
        <w:r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30DAFF44" w14:textId="471BB2DA" w:rsidR="00450745" w:rsidRPr="00450745" w:rsidRDefault="00450745" w:rsidP="00450745">
      <w:pPr>
        <w:pStyle w:val="TOC2"/>
        <w:tabs>
          <w:tab w:val="clear" w:pos="9360"/>
          <w:tab w:val="left" w:pos="960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007256" w:history="1">
        <w:r w:rsidRPr="00450745">
          <w:rPr>
            <w:rStyle w:val="Hyperlink"/>
            <w:rFonts w:eastAsia="MS Mincho"/>
            <w:noProof/>
            <w:sz w:val="22"/>
            <w:szCs w:val="22"/>
          </w:rPr>
          <w:t>1.2</w:t>
        </w:r>
        <w:r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450745">
          <w:rPr>
            <w:rStyle w:val="Hyperlink"/>
            <w:rFonts w:eastAsia="MS Mincho"/>
            <w:noProof/>
            <w:sz w:val="22"/>
            <w:szCs w:val="22"/>
          </w:rPr>
          <w:t>Krav og kravtyper</w:t>
        </w:r>
        <w:r w:rsidRPr="00450745">
          <w:rPr>
            <w:noProof/>
            <w:webHidden/>
            <w:sz w:val="22"/>
            <w:szCs w:val="22"/>
          </w:rPr>
          <w:tab/>
        </w:r>
        <w:r w:rsidRPr="00450745">
          <w:rPr>
            <w:noProof/>
            <w:webHidden/>
            <w:sz w:val="22"/>
            <w:szCs w:val="22"/>
          </w:rPr>
          <w:fldChar w:fldCharType="begin"/>
        </w:r>
        <w:r w:rsidRPr="00450745">
          <w:rPr>
            <w:noProof/>
            <w:webHidden/>
            <w:sz w:val="22"/>
            <w:szCs w:val="22"/>
          </w:rPr>
          <w:instrText xml:space="preserve"> PAGEREF _Toc230007256 \h </w:instrText>
        </w:r>
        <w:r w:rsidRPr="00450745">
          <w:rPr>
            <w:noProof/>
            <w:webHidden/>
            <w:sz w:val="22"/>
            <w:szCs w:val="22"/>
          </w:rPr>
        </w:r>
        <w:r w:rsidRPr="00450745">
          <w:rPr>
            <w:noProof/>
            <w:webHidden/>
            <w:sz w:val="22"/>
            <w:szCs w:val="22"/>
          </w:rPr>
          <w:fldChar w:fldCharType="separate"/>
        </w:r>
        <w:r w:rsidRPr="00450745">
          <w:rPr>
            <w:noProof/>
            <w:webHidden/>
            <w:sz w:val="22"/>
            <w:szCs w:val="22"/>
          </w:rPr>
          <w:t>3</w:t>
        </w:r>
        <w:r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5C7FABD1" w14:textId="5394E5E3" w:rsidR="00450745" w:rsidRPr="00450745" w:rsidRDefault="00450745" w:rsidP="00450745">
      <w:pPr>
        <w:pStyle w:val="TOC1"/>
        <w:tabs>
          <w:tab w:val="clear" w:pos="9360"/>
          <w:tab w:val="left" w:pos="431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007257" w:history="1">
        <w:r w:rsidRPr="00450745">
          <w:rPr>
            <w:rStyle w:val="Hyperlink"/>
            <w:noProof/>
            <w:sz w:val="22"/>
            <w:szCs w:val="22"/>
          </w:rPr>
          <w:t>2</w:t>
        </w:r>
        <w:r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450745">
          <w:rPr>
            <w:rStyle w:val="Hyperlink"/>
            <w:noProof/>
            <w:sz w:val="22"/>
            <w:szCs w:val="22"/>
          </w:rPr>
          <w:t>Overordnet om ytelsen</w:t>
        </w:r>
        <w:r w:rsidRPr="00450745">
          <w:rPr>
            <w:noProof/>
            <w:webHidden/>
            <w:sz w:val="22"/>
            <w:szCs w:val="22"/>
          </w:rPr>
          <w:tab/>
        </w:r>
        <w:r w:rsidRPr="00450745">
          <w:rPr>
            <w:noProof/>
            <w:webHidden/>
            <w:sz w:val="22"/>
            <w:szCs w:val="22"/>
          </w:rPr>
          <w:fldChar w:fldCharType="begin"/>
        </w:r>
        <w:r w:rsidRPr="00450745">
          <w:rPr>
            <w:noProof/>
            <w:webHidden/>
            <w:sz w:val="22"/>
            <w:szCs w:val="22"/>
          </w:rPr>
          <w:instrText xml:space="preserve"> PAGEREF _Toc230007257 \h </w:instrText>
        </w:r>
        <w:r w:rsidRPr="00450745">
          <w:rPr>
            <w:noProof/>
            <w:webHidden/>
            <w:sz w:val="22"/>
            <w:szCs w:val="22"/>
          </w:rPr>
        </w:r>
        <w:r w:rsidRPr="00450745">
          <w:rPr>
            <w:noProof/>
            <w:webHidden/>
            <w:sz w:val="22"/>
            <w:szCs w:val="22"/>
          </w:rPr>
          <w:fldChar w:fldCharType="separate"/>
        </w:r>
        <w:r w:rsidRPr="00450745">
          <w:rPr>
            <w:noProof/>
            <w:webHidden/>
            <w:sz w:val="22"/>
            <w:szCs w:val="22"/>
          </w:rPr>
          <w:t>4</w:t>
        </w:r>
        <w:r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28EF6225" w14:textId="5817747D" w:rsidR="00450745" w:rsidRPr="00450745" w:rsidRDefault="00450745" w:rsidP="00450745">
      <w:pPr>
        <w:pStyle w:val="TOC1"/>
        <w:tabs>
          <w:tab w:val="clear" w:pos="9360"/>
          <w:tab w:val="left" w:pos="431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007258" w:history="1">
        <w:r w:rsidRPr="00450745">
          <w:rPr>
            <w:rStyle w:val="Hyperlink"/>
            <w:noProof/>
            <w:sz w:val="22"/>
            <w:szCs w:val="22"/>
          </w:rPr>
          <w:t>3</w:t>
        </w:r>
        <w:r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450745">
          <w:rPr>
            <w:rStyle w:val="Hyperlink"/>
            <w:noProof/>
            <w:sz w:val="22"/>
            <w:szCs w:val="22"/>
          </w:rPr>
          <w:t>Krav til instrumentet (vektes 70% av kvalitet)</w:t>
        </w:r>
        <w:r w:rsidRPr="00450745">
          <w:rPr>
            <w:noProof/>
            <w:webHidden/>
            <w:sz w:val="22"/>
            <w:szCs w:val="22"/>
          </w:rPr>
          <w:tab/>
        </w:r>
        <w:r w:rsidRPr="00450745">
          <w:rPr>
            <w:noProof/>
            <w:webHidden/>
            <w:sz w:val="22"/>
            <w:szCs w:val="22"/>
          </w:rPr>
          <w:fldChar w:fldCharType="begin"/>
        </w:r>
        <w:r w:rsidRPr="00450745">
          <w:rPr>
            <w:noProof/>
            <w:webHidden/>
            <w:sz w:val="22"/>
            <w:szCs w:val="22"/>
          </w:rPr>
          <w:instrText xml:space="preserve"> PAGEREF _Toc230007258 \h </w:instrText>
        </w:r>
        <w:r w:rsidRPr="00450745">
          <w:rPr>
            <w:noProof/>
            <w:webHidden/>
            <w:sz w:val="22"/>
            <w:szCs w:val="22"/>
          </w:rPr>
        </w:r>
        <w:r w:rsidRPr="00450745">
          <w:rPr>
            <w:noProof/>
            <w:webHidden/>
            <w:sz w:val="22"/>
            <w:szCs w:val="22"/>
          </w:rPr>
          <w:fldChar w:fldCharType="separate"/>
        </w:r>
        <w:r w:rsidRPr="00450745">
          <w:rPr>
            <w:noProof/>
            <w:webHidden/>
            <w:sz w:val="22"/>
            <w:szCs w:val="22"/>
          </w:rPr>
          <w:t>5</w:t>
        </w:r>
        <w:r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0294EA88" w14:textId="2FF1B8F0" w:rsidR="00450745" w:rsidRPr="00450745" w:rsidRDefault="00450745" w:rsidP="00450745">
      <w:pPr>
        <w:pStyle w:val="TOC1"/>
        <w:tabs>
          <w:tab w:val="clear" w:pos="9360"/>
          <w:tab w:val="left" w:pos="431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007259" w:history="1">
        <w:r w:rsidRPr="00450745">
          <w:rPr>
            <w:rStyle w:val="Hyperlink"/>
            <w:noProof/>
            <w:sz w:val="22"/>
            <w:szCs w:val="22"/>
          </w:rPr>
          <w:t>4</w:t>
        </w:r>
        <w:r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450745">
          <w:rPr>
            <w:rStyle w:val="Hyperlink"/>
            <w:noProof/>
            <w:sz w:val="22"/>
            <w:szCs w:val="22"/>
          </w:rPr>
          <w:t>Krav til service (vektes 10% av kvalitet)</w:t>
        </w:r>
        <w:r w:rsidRPr="00450745">
          <w:rPr>
            <w:noProof/>
            <w:webHidden/>
            <w:sz w:val="22"/>
            <w:szCs w:val="22"/>
          </w:rPr>
          <w:tab/>
        </w:r>
        <w:r w:rsidRPr="00450745">
          <w:rPr>
            <w:noProof/>
            <w:webHidden/>
            <w:sz w:val="22"/>
            <w:szCs w:val="22"/>
          </w:rPr>
          <w:fldChar w:fldCharType="begin"/>
        </w:r>
        <w:r w:rsidRPr="00450745">
          <w:rPr>
            <w:noProof/>
            <w:webHidden/>
            <w:sz w:val="22"/>
            <w:szCs w:val="22"/>
          </w:rPr>
          <w:instrText xml:space="preserve"> PAGEREF _Toc230007259 \h </w:instrText>
        </w:r>
        <w:r w:rsidRPr="00450745">
          <w:rPr>
            <w:noProof/>
            <w:webHidden/>
            <w:sz w:val="22"/>
            <w:szCs w:val="22"/>
          </w:rPr>
        </w:r>
        <w:r w:rsidRPr="00450745">
          <w:rPr>
            <w:noProof/>
            <w:webHidden/>
            <w:sz w:val="22"/>
            <w:szCs w:val="22"/>
          </w:rPr>
          <w:fldChar w:fldCharType="separate"/>
        </w:r>
        <w:r w:rsidRPr="00450745">
          <w:rPr>
            <w:noProof/>
            <w:webHidden/>
            <w:sz w:val="22"/>
            <w:szCs w:val="22"/>
          </w:rPr>
          <w:t>15</w:t>
        </w:r>
        <w:r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25F602A7" w14:textId="183873D8" w:rsidR="00450745" w:rsidRPr="00450745" w:rsidRDefault="00450745" w:rsidP="00450745">
      <w:pPr>
        <w:pStyle w:val="TOC1"/>
        <w:tabs>
          <w:tab w:val="clear" w:pos="9360"/>
          <w:tab w:val="left" w:pos="431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007260" w:history="1">
        <w:r w:rsidRPr="00450745">
          <w:rPr>
            <w:rStyle w:val="Hyperlink"/>
            <w:noProof/>
            <w:sz w:val="22"/>
            <w:szCs w:val="22"/>
          </w:rPr>
          <w:t>5</w:t>
        </w:r>
        <w:r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450745">
          <w:rPr>
            <w:rStyle w:val="Hyperlink"/>
            <w:noProof/>
            <w:sz w:val="22"/>
            <w:szCs w:val="22"/>
          </w:rPr>
          <w:t>Krav til opplæring</w:t>
        </w:r>
        <w:r w:rsidRPr="00450745">
          <w:rPr>
            <w:noProof/>
            <w:webHidden/>
            <w:sz w:val="22"/>
            <w:szCs w:val="22"/>
          </w:rPr>
          <w:tab/>
        </w:r>
        <w:r w:rsidRPr="00450745">
          <w:rPr>
            <w:noProof/>
            <w:webHidden/>
            <w:sz w:val="22"/>
            <w:szCs w:val="22"/>
          </w:rPr>
          <w:fldChar w:fldCharType="begin"/>
        </w:r>
        <w:r w:rsidRPr="00450745">
          <w:rPr>
            <w:noProof/>
            <w:webHidden/>
            <w:sz w:val="22"/>
            <w:szCs w:val="22"/>
          </w:rPr>
          <w:instrText xml:space="preserve"> PAGEREF _Toc230007260 \h </w:instrText>
        </w:r>
        <w:r w:rsidRPr="00450745">
          <w:rPr>
            <w:noProof/>
            <w:webHidden/>
            <w:sz w:val="22"/>
            <w:szCs w:val="22"/>
          </w:rPr>
        </w:r>
        <w:r w:rsidRPr="00450745">
          <w:rPr>
            <w:noProof/>
            <w:webHidden/>
            <w:sz w:val="22"/>
            <w:szCs w:val="22"/>
          </w:rPr>
          <w:fldChar w:fldCharType="separate"/>
        </w:r>
        <w:r w:rsidRPr="00450745">
          <w:rPr>
            <w:noProof/>
            <w:webHidden/>
            <w:sz w:val="22"/>
            <w:szCs w:val="22"/>
          </w:rPr>
          <w:t>17</w:t>
        </w:r>
        <w:r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69D090B1" w14:textId="2B7D3480" w:rsidR="00450745" w:rsidRPr="00450745" w:rsidRDefault="00450745" w:rsidP="00450745">
      <w:pPr>
        <w:pStyle w:val="TOC1"/>
        <w:tabs>
          <w:tab w:val="clear" w:pos="9360"/>
          <w:tab w:val="left" w:pos="431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007261" w:history="1">
        <w:r w:rsidRPr="00450745">
          <w:rPr>
            <w:rStyle w:val="Hyperlink"/>
            <w:noProof/>
            <w:sz w:val="22"/>
            <w:szCs w:val="22"/>
          </w:rPr>
          <w:t>6</w:t>
        </w:r>
        <w:r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450745">
          <w:rPr>
            <w:rStyle w:val="Hyperlink"/>
            <w:noProof/>
            <w:sz w:val="22"/>
            <w:szCs w:val="22"/>
          </w:rPr>
          <w:t>Krav til system/IKT (vektes 20% av kvalitet)</w:t>
        </w:r>
        <w:r w:rsidRPr="00450745">
          <w:rPr>
            <w:noProof/>
            <w:webHidden/>
            <w:sz w:val="22"/>
            <w:szCs w:val="22"/>
          </w:rPr>
          <w:tab/>
        </w:r>
        <w:r w:rsidRPr="00450745">
          <w:rPr>
            <w:noProof/>
            <w:webHidden/>
            <w:sz w:val="22"/>
            <w:szCs w:val="22"/>
          </w:rPr>
          <w:fldChar w:fldCharType="begin"/>
        </w:r>
        <w:r w:rsidRPr="00450745">
          <w:rPr>
            <w:noProof/>
            <w:webHidden/>
            <w:sz w:val="22"/>
            <w:szCs w:val="22"/>
          </w:rPr>
          <w:instrText xml:space="preserve"> PAGEREF _Toc230007261 \h </w:instrText>
        </w:r>
        <w:r w:rsidRPr="00450745">
          <w:rPr>
            <w:noProof/>
            <w:webHidden/>
            <w:sz w:val="22"/>
            <w:szCs w:val="22"/>
          </w:rPr>
        </w:r>
        <w:r w:rsidRPr="00450745">
          <w:rPr>
            <w:noProof/>
            <w:webHidden/>
            <w:sz w:val="22"/>
            <w:szCs w:val="22"/>
          </w:rPr>
          <w:fldChar w:fldCharType="separate"/>
        </w:r>
        <w:r w:rsidRPr="00450745">
          <w:rPr>
            <w:noProof/>
            <w:webHidden/>
            <w:sz w:val="22"/>
            <w:szCs w:val="22"/>
          </w:rPr>
          <w:t>17</w:t>
        </w:r>
        <w:r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014BC6D9" w14:textId="12B94FAB" w:rsidR="00450745" w:rsidRPr="00450745" w:rsidRDefault="00450745" w:rsidP="00450745">
      <w:pPr>
        <w:pStyle w:val="TOC1"/>
        <w:tabs>
          <w:tab w:val="clear" w:pos="9360"/>
          <w:tab w:val="left" w:pos="431"/>
          <w:tab w:val="right" w:pos="11340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nb-NO"/>
          <w14:ligatures w14:val="standardContextual"/>
        </w:rPr>
      </w:pPr>
      <w:hyperlink w:anchor="_Toc230007262" w:history="1">
        <w:r w:rsidRPr="00450745">
          <w:rPr>
            <w:rStyle w:val="Hyperlink"/>
            <w:noProof/>
            <w:sz w:val="22"/>
            <w:szCs w:val="22"/>
          </w:rPr>
          <w:t>7</w:t>
        </w:r>
        <w:r w:rsidRPr="0045074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nb-NO"/>
            <w14:ligatures w14:val="standardContextual"/>
          </w:rPr>
          <w:tab/>
        </w:r>
        <w:r w:rsidRPr="00450745">
          <w:rPr>
            <w:rStyle w:val="Hyperlink"/>
            <w:noProof/>
            <w:sz w:val="22"/>
            <w:szCs w:val="22"/>
          </w:rPr>
          <w:t>Krav til miljø og bærekraft</w:t>
        </w:r>
        <w:r w:rsidRPr="00450745">
          <w:rPr>
            <w:noProof/>
            <w:webHidden/>
            <w:sz w:val="22"/>
            <w:szCs w:val="22"/>
          </w:rPr>
          <w:tab/>
        </w:r>
        <w:r w:rsidRPr="00450745">
          <w:rPr>
            <w:noProof/>
            <w:webHidden/>
            <w:sz w:val="22"/>
            <w:szCs w:val="22"/>
          </w:rPr>
          <w:fldChar w:fldCharType="begin"/>
        </w:r>
        <w:r w:rsidRPr="00450745">
          <w:rPr>
            <w:noProof/>
            <w:webHidden/>
            <w:sz w:val="22"/>
            <w:szCs w:val="22"/>
          </w:rPr>
          <w:instrText xml:space="preserve"> PAGEREF _Toc230007262 \h </w:instrText>
        </w:r>
        <w:r w:rsidRPr="00450745">
          <w:rPr>
            <w:noProof/>
            <w:webHidden/>
            <w:sz w:val="22"/>
            <w:szCs w:val="22"/>
          </w:rPr>
        </w:r>
        <w:r w:rsidRPr="00450745">
          <w:rPr>
            <w:noProof/>
            <w:webHidden/>
            <w:sz w:val="22"/>
            <w:szCs w:val="22"/>
          </w:rPr>
          <w:fldChar w:fldCharType="separate"/>
        </w:r>
        <w:r w:rsidRPr="00450745">
          <w:rPr>
            <w:noProof/>
            <w:webHidden/>
            <w:sz w:val="22"/>
            <w:szCs w:val="22"/>
          </w:rPr>
          <w:t>27</w:t>
        </w:r>
        <w:r w:rsidRPr="00450745">
          <w:rPr>
            <w:noProof/>
            <w:webHidden/>
            <w:sz w:val="22"/>
            <w:szCs w:val="22"/>
          </w:rPr>
          <w:fldChar w:fldCharType="end"/>
        </w:r>
      </w:hyperlink>
    </w:p>
    <w:p w14:paraId="2FB32594" w14:textId="53181F90" w:rsidR="007F54D4" w:rsidRPr="00270573" w:rsidRDefault="00227786" w:rsidP="004B0F70">
      <w:pPr>
        <w:tabs>
          <w:tab w:val="right" w:pos="5387"/>
          <w:tab w:val="right" w:pos="11624"/>
          <w:tab w:val="right" w:pos="11907"/>
          <w:tab w:val="right" w:pos="12333"/>
          <w:tab w:val="right" w:pos="12474"/>
        </w:tabs>
        <w:rPr>
          <w:rFonts w:ascii="Arial" w:hAnsi="Arial" w:cs="Arial"/>
          <w:szCs w:val="22"/>
        </w:rPr>
      </w:pPr>
      <w:r w:rsidRPr="00450745">
        <w:rPr>
          <w:rFonts w:ascii="Arial" w:hAnsi="Arial" w:cs="Arial"/>
          <w:szCs w:val="22"/>
        </w:rPr>
        <w:fldChar w:fldCharType="end"/>
      </w:r>
      <w:bookmarkStart w:id="0" w:name="_Toc377126048"/>
    </w:p>
    <w:p w14:paraId="06B57A8E" w14:textId="77777777" w:rsidR="007F54D4" w:rsidRPr="00270573" w:rsidRDefault="007F54D4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r w:rsidRPr="00270573">
        <w:rPr>
          <w:rFonts w:ascii="Arial" w:hAnsi="Arial" w:cs="Arial"/>
        </w:rPr>
        <w:br w:type="page"/>
      </w:r>
    </w:p>
    <w:p w14:paraId="7B2B609D" w14:textId="77777777" w:rsidR="004E55EA" w:rsidRPr="00270573" w:rsidRDefault="004E55EA" w:rsidP="007F54D4">
      <w:pPr>
        <w:pStyle w:val="Heading1"/>
        <w:rPr>
          <w:rFonts w:ascii="Arial" w:hAnsi="Arial"/>
        </w:rPr>
      </w:pPr>
      <w:bookmarkStart w:id="1" w:name="_Toc230007254"/>
      <w:r w:rsidRPr="00270573">
        <w:rPr>
          <w:rFonts w:ascii="Arial" w:hAnsi="Arial"/>
        </w:rPr>
        <w:t>Innledning</w:t>
      </w:r>
      <w:bookmarkEnd w:id="0"/>
      <w:bookmarkEnd w:id="1"/>
    </w:p>
    <w:p w14:paraId="14533127" w14:textId="4213110D" w:rsidR="00046020" w:rsidRPr="00270573" w:rsidRDefault="231C3120" w:rsidP="44CD8A37">
      <w:pPr>
        <w:pStyle w:val="BodyText"/>
        <w:rPr>
          <w:rFonts w:ascii="Arial" w:eastAsia="MS Mincho" w:hAnsi="Arial" w:cs="Arial"/>
          <w:lang w:val="nb-NO"/>
        </w:rPr>
      </w:pPr>
      <w:r w:rsidRPr="00270573">
        <w:rPr>
          <w:rFonts w:ascii="Arial" w:eastAsia="MS Mincho" w:hAnsi="Arial" w:cs="Arial"/>
          <w:lang w:val="nb-NO"/>
        </w:rPr>
        <w:t xml:space="preserve">Dette bilaget oppstiller Kundens krav til ytelsen. Kravene gjøres gjeldende for alle leveranser under avtalen. </w:t>
      </w:r>
    </w:p>
    <w:p w14:paraId="231C62A6" w14:textId="34544635" w:rsidR="00487C74" w:rsidRPr="00270573" w:rsidRDefault="00487C74" w:rsidP="00487C74">
      <w:pPr>
        <w:pStyle w:val="Heading2"/>
        <w:spacing w:line="240" w:lineRule="atLeast"/>
        <w:rPr>
          <w:rFonts w:ascii="Arial" w:eastAsia="MS Mincho" w:hAnsi="Arial"/>
          <w:lang w:val="nb-NO"/>
        </w:rPr>
      </w:pPr>
      <w:bookmarkStart w:id="2" w:name="_Toc230007255"/>
      <w:r w:rsidRPr="00270573">
        <w:rPr>
          <w:rFonts w:ascii="Arial" w:eastAsia="MS Mincho" w:hAnsi="Arial"/>
          <w:lang w:val="nb-NO"/>
        </w:rPr>
        <w:t>Formål</w:t>
      </w:r>
      <w:bookmarkEnd w:id="2"/>
    </w:p>
    <w:p w14:paraId="083036B6" w14:textId="3476D3E7" w:rsidR="6CB239A6" w:rsidRPr="00270573" w:rsidRDefault="7B76E07B" w:rsidP="44CD8A37">
      <w:pPr>
        <w:pStyle w:val="BodyText"/>
        <w:rPr>
          <w:rFonts w:ascii="Arial" w:eastAsia="MS Mincho" w:hAnsi="Arial" w:cs="Arial"/>
          <w:lang w:val="nb-NO"/>
        </w:rPr>
      </w:pPr>
      <w:r w:rsidRPr="00270573">
        <w:rPr>
          <w:rFonts w:ascii="Arial" w:eastAsia="MS Mincho" w:hAnsi="Arial" w:cs="Arial"/>
          <w:lang w:val="nb-NO"/>
        </w:rPr>
        <w:t>Avdeling for Biobanker skal anskaffe en moderne og fleksibel pipetteringsrobot som styrker avdelingens kapasitet til å håndtere biologiske prøver på en sikker, effektiv og sporbar måte. Automatisert pipettering er nødvendig for å sikre høy datakvalitet, redusere manuelle feil og opprettholde stabile arbeidsprosesser i møte med økte krav til presisjon, dokumentasjon og gjennomstrømning.</w:t>
      </w:r>
    </w:p>
    <w:p w14:paraId="16BC1A53" w14:textId="374911EC" w:rsidR="6CB239A6" w:rsidRPr="00270573" w:rsidRDefault="7B76E07B" w:rsidP="44CD8A37">
      <w:pPr>
        <w:pStyle w:val="BodyText"/>
        <w:rPr>
          <w:rFonts w:ascii="Arial" w:eastAsia="MS Mincho" w:hAnsi="Arial" w:cs="Arial"/>
          <w:lang w:val="nb-NO"/>
        </w:rPr>
      </w:pPr>
      <w:r w:rsidRPr="00270573">
        <w:rPr>
          <w:rFonts w:ascii="Arial" w:eastAsia="MS Mincho" w:hAnsi="Arial" w:cs="Arial"/>
          <w:lang w:val="nb-NO"/>
        </w:rPr>
        <w:t xml:space="preserve">Løsningen skal støtte hele arbeidsflyten – fra alikvotering </w:t>
      </w:r>
      <w:r w:rsidR="007F344B">
        <w:rPr>
          <w:rFonts w:ascii="Arial" w:eastAsia="MS Mincho" w:hAnsi="Arial" w:cs="Arial"/>
          <w:lang w:val="nb-NO"/>
        </w:rPr>
        <w:t>til</w:t>
      </w:r>
      <w:r w:rsidR="007F344B" w:rsidRPr="00270573">
        <w:rPr>
          <w:rFonts w:ascii="Arial" w:eastAsia="MS Mincho" w:hAnsi="Arial" w:cs="Arial"/>
          <w:lang w:val="nb-NO"/>
        </w:rPr>
        <w:t xml:space="preserve"> </w:t>
      </w:r>
      <w:r w:rsidRPr="00270573">
        <w:rPr>
          <w:rFonts w:ascii="Arial" w:eastAsia="MS Mincho" w:hAnsi="Arial" w:cs="Arial"/>
          <w:lang w:val="nb-NO"/>
        </w:rPr>
        <w:t>overføring av data til LIMS. Systemet skal også muliggjøre automatisert normalisering av DNA</w:t>
      </w:r>
      <w:r w:rsidR="00270573" w:rsidRPr="00270573">
        <w:rPr>
          <w:rFonts w:ascii="Cambria Math" w:eastAsia="MS Mincho" w:hAnsi="Cambria Math" w:cs="Cambria Math"/>
          <w:lang w:val="nb-NO"/>
        </w:rPr>
        <w:t>-</w:t>
      </w:r>
      <w:r w:rsidRPr="00270573">
        <w:rPr>
          <w:rFonts w:ascii="Arial" w:eastAsia="MS Mincho" w:hAnsi="Arial" w:cs="Arial"/>
          <w:lang w:val="nb-NO"/>
        </w:rPr>
        <w:t>prøver basert på konsentrasjonsdata fra eksterne analyseinstrumenter, slik at videre analyser får standardiserte konsentrasjoner og volum. Dette krever sømløs integrasjon mot eksisterende IT</w:t>
      </w:r>
      <w:r w:rsidR="00270573">
        <w:rPr>
          <w:rFonts w:ascii="Cambria Math" w:eastAsia="MS Mincho" w:hAnsi="Cambria Math" w:cs="Cambria Math"/>
          <w:lang w:val="nb-NO"/>
        </w:rPr>
        <w:t>-</w:t>
      </w:r>
      <w:r w:rsidRPr="00270573">
        <w:rPr>
          <w:rFonts w:ascii="Arial" w:eastAsia="MS Mincho" w:hAnsi="Arial" w:cs="Arial"/>
          <w:lang w:val="nb-NO"/>
        </w:rPr>
        <w:t>infrastruktur og måleinstrumenter, samt programvare som understøtter datadrevet og automatisert pipettering.</w:t>
      </w:r>
    </w:p>
    <w:p w14:paraId="76521C36" w14:textId="041A6D30" w:rsidR="7FE35E00" w:rsidRPr="00270573" w:rsidRDefault="7B76E07B" w:rsidP="44CD8A37">
      <w:pPr>
        <w:pStyle w:val="BodyText"/>
        <w:rPr>
          <w:rFonts w:ascii="Arial" w:eastAsia="MS Mincho" w:hAnsi="Arial" w:cs="Arial"/>
          <w:lang w:val="nb-NO"/>
        </w:rPr>
      </w:pPr>
      <w:r w:rsidRPr="00270573">
        <w:rPr>
          <w:rFonts w:ascii="Arial" w:eastAsia="MS Mincho" w:hAnsi="Arial" w:cs="Arial"/>
          <w:lang w:val="nb-NO"/>
        </w:rPr>
        <w:t>Roboten skal tilby fleksible og brukervennlige metoder som enkelt kan tilpasses ulike materialer, volumer og laboratorieformater – uten behov for avansert programmeringskompetanse.</w:t>
      </w:r>
    </w:p>
    <w:p w14:paraId="74F1A5F5" w14:textId="77777777" w:rsidR="004E55EA" w:rsidRPr="00270573" w:rsidRDefault="00E01771" w:rsidP="004E55EA">
      <w:pPr>
        <w:pStyle w:val="Heading2"/>
        <w:spacing w:line="240" w:lineRule="atLeast"/>
        <w:rPr>
          <w:rFonts w:ascii="Arial" w:eastAsia="MS Mincho" w:hAnsi="Arial"/>
          <w:lang w:val="nb-NO"/>
        </w:rPr>
      </w:pPr>
      <w:bookmarkStart w:id="3" w:name="_Toc230007256"/>
      <w:r w:rsidRPr="00270573">
        <w:rPr>
          <w:rFonts w:ascii="Arial" w:eastAsia="MS Mincho" w:hAnsi="Arial"/>
          <w:lang w:val="nb-NO"/>
        </w:rPr>
        <w:t>Krav og kravtyper</w:t>
      </w:r>
      <w:bookmarkEnd w:id="3"/>
    </w:p>
    <w:p w14:paraId="75789399" w14:textId="77777777" w:rsidR="004E55EA" w:rsidRPr="00270573" w:rsidRDefault="004E55EA" w:rsidP="004E55EA">
      <w:pPr>
        <w:pStyle w:val="Heading3"/>
        <w:keepLines/>
        <w:widowControl/>
        <w:spacing w:before="40" w:line="240" w:lineRule="auto"/>
        <w:rPr>
          <w:rFonts w:ascii="Arial" w:hAnsi="Arial"/>
        </w:rPr>
      </w:pPr>
      <w:r w:rsidRPr="00270573">
        <w:rPr>
          <w:rFonts w:ascii="Arial" w:hAnsi="Arial"/>
        </w:rPr>
        <w:t>Kundens krav</w:t>
      </w:r>
    </w:p>
    <w:p w14:paraId="2DC34E7E" w14:textId="77777777" w:rsidR="004E55EA" w:rsidRPr="00270573" w:rsidRDefault="004E55EA" w:rsidP="004E55EA">
      <w:pPr>
        <w:rPr>
          <w:rFonts w:ascii="Arial" w:hAnsi="Arial" w:cs="Arial"/>
        </w:rPr>
      </w:pPr>
    </w:p>
    <w:p w14:paraId="38A6FFA1" w14:textId="77777777" w:rsidR="004E55EA" w:rsidRPr="00270573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270573">
        <w:rPr>
          <w:rFonts w:ascii="Arial" w:hAnsi="Arial" w:cs="Arial"/>
          <w:szCs w:val="22"/>
        </w:rPr>
        <w:t>Nr.:</w:t>
      </w:r>
      <w:r w:rsidRPr="00270573">
        <w:rPr>
          <w:rFonts w:ascii="Arial" w:hAnsi="Arial" w:cs="Arial"/>
          <w:szCs w:val="22"/>
        </w:rPr>
        <w:tab/>
        <w:t>Kravpunktets unike løpenummer</w:t>
      </w:r>
    </w:p>
    <w:p w14:paraId="79A9A4BE" w14:textId="77777777" w:rsidR="004E55EA" w:rsidRPr="00270573" w:rsidRDefault="004E55EA" w:rsidP="00514334">
      <w:pPr>
        <w:ind w:left="2268" w:hanging="2268"/>
        <w:rPr>
          <w:rFonts w:ascii="Arial" w:hAnsi="Arial" w:cs="Arial"/>
          <w:szCs w:val="22"/>
        </w:rPr>
      </w:pPr>
      <w:r w:rsidRPr="00270573">
        <w:rPr>
          <w:rFonts w:ascii="Arial" w:hAnsi="Arial" w:cs="Arial"/>
          <w:szCs w:val="22"/>
        </w:rPr>
        <w:t>Beskrivelse:</w:t>
      </w:r>
      <w:r w:rsidRPr="00270573">
        <w:rPr>
          <w:rFonts w:ascii="Arial" w:hAnsi="Arial" w:cs="Arial"/>
          <w:szCs w:val="22"/>
        </w:rPr>
        <w:tab/>
        <w:t>Tekst som beskriver kravet</w:t>
      </w:r>
    </w:p>
    <w:p w14:paraId="7C220462" w14:textId="77777777" w:rsidR="004E55EA" w:rsidRPr="00270573" w:rsidRDefault="004E55EA" w:rsidP="00514334">
      <w:pPr>
        <w:spacing w:after="120"/>
        <w:ind w:left="2268" w:hanging="2268"/>
        <w:rPr>
          <w:rFonts w:ascii="Arial" w:hAnsi="Arial" w:cs="Arial"/>
          <w:szCs w:val="22"/>
        </w:rPr>
      </w:pPr>
      <w:r w:rsidRPr="00270573">
        <w:rPr>
          <w:rFonts w:ascii="Arial" w:hAnsi="Arial" w:cs="Arial"/>
          <w:szCs w:val="22"/>
        </w:rPr>
        <w:t>Type krav:</w:t>
      </w:r>
      <w:r w:rsidRPr="00270573">
        <w:rPr>
          <w:rFonts w:ascii="Arial" w:hAnsi="Arial" w:cs="Arial"/>
          <w:szCs w:val="22"/>
        </w:rPr>
        <w:tab/>
        <w:t>Se tabell nedenfor</w:t>
      </w:r>
    </w:p>
    <w:tbl>
      <w:tblPr>
        <w:tblW w:w="1325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11123"/>
      </w:tblGrid>
      <w:tr w:rsidR="004E55EA" w:rsidRPr="00270573" w14:paraId="65171F91" w14:textId="77777777" w:rsidTr="18DE106A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00F0B14" w14:textId="77777777" w:rsidR="004E55EA" w:rsidRPr="00270573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Absolutte krav (A)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8D243" w14:textId="77777777" w:rsidR="004E55EA" w:rsidRPr="00270573" w:rsidRDefault="004E55EA" w:rsidP="007F54D4">
            <w:pPr>
              <w:pStyle w:val="Tabell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>Kravet er viktig og MÅ tilfredsstilles. Kravet er å anse som et minimumskrav.</w:t>
            </w:r>
          </w:p>
        </w:tc>
      </w:tr>
      <w:tr w:rsidR="004E55EA" w:rsidRPr="00270573" w14:paraId="207DFAF6" w14:textId="77777777" w:rsidTr="18DE106A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322E59A" w14:textId="77777777" w:rsidR="004E55EA" w:rsidRPr="00270573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Absolutte krav (A)*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F1C50" w14:textId="3F9DE422" w:rsidR="004E55EA" w:rsidRPr="00270573" w:rsidRDefault="004E55EA" w:rsidP="007F54D4">
            <w:pPr>
              <w:pStyle w:val="Tabell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 xml:space="preserve">Kravet er viktig og MÅ tilfredsstilles. Kravet er å anse som et minimumskrav, hvor </w:t>
            </w:r>
            <w:r w:rsidR="00EB6BA4" w:rsidRPr="00270573">
              <w:rPr>
                <w:rFonts w:ascii="Arial" w:hAnsi="Arial" w:cs="Arial"/>
              </w:rPr>
              <w:t>mer</w:t>
            </w:r>
            <w:r w:rsidR="009408D2" w:rsidRPr="00270573">
              <w:rPr>
                <w:rFonts w:ascii="Arial" w:hAnsi="Arial" w:cs="Arial"/>
              </w:rPr>
              <w:t>oppfyllelse som gir en reell merverdi for Kunden</w:t>
            </w:r>
            <w:r w:rsidR="003B4D77" w:rsidRPr="00270573">
              <w:rPr>
                <w:rFonts w:ascii="Arial" w:hAnsi="Arial" w:cs="Arial"/>
              </w:rPr>
              <w:t xml:space="preserve"> vil gi</w:t>
            </w:r>
            <w:r w:rsidR="008441C1" w:rsidRPr="00270573">
              <w:rPr>
                <w:rFonts w:ascii="Arial" w:hAnsi="Arial" w:cs="Arial"/>
              </w:rPr>
              <w:t xml:space="preserve"> uttelling </w:t>
            </w:r>
            <w:r w:rsidR="00CF3832" w:rsidRPr="00270573">
              <w:rPr>
                <w:rFonts w:ascii="Arial" w:hAnsi="Arial" w:cs="Arial"/>
              </w:rPr>
              <w:t>i evaluering av tilbudet</w:t>
            </w:r>
            <w:r w:rsidRPr="00270573">
              <w:rPr>
                <w:rFonts w:ascii="Arial" w:hAnsi="Arial" w:cs="Arial"/>
              </w:rPr>
              <w:t xml:space="preserve">.  </w:t>
            </w:r>
          </w:p>
        </w:tc>
      </w:tr>
      <w:tr w:rsidR="004E55EA" w:rsidRPr="00270573" w14:paraId="45B38C9E" w14:textId="77777777" w:rsidTr="18DE106A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C11774D" w14:textId="77777777" w:rsidR="004E55EA" w:rsidRPr="00270573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Ønskede krav (B)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A86D5" w14:textId="7DD86033" w:rsidR="004E55EA" w:rsidRPr="00270573" w:rsidRDefault="004E55EA" w:rsidP="007F54D4">
            <w:pPr>
              <w:pStyle w:val="Tabell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 xml:space="preserve">Kravet BØR tilfredsstilles, men det er ikke et absolutt krav. </w:t>
            </w:r>
            <w:r w:rsidR="00713B52" w:rsidRPr="00270573">
              <w:rPr>
                <w:rFonts w:ascii="Arial" w:hAnsi="Arial" w:cs="Arial"/>
              </w:rPr>
              <w:t>Grad av oppfyllelse vil</w:t>
            </w:r>
            <w:r w:rsidRPr="00270573">
              <w:rPr>
                <w:rFonts w:ascii="Arial" w:hAnsi="Arial" w:cs="Arial"/>
              </w:rPr>
              <w:t xml:space="preserve"> ha betydning for evaluering av tilbudet.</w:t>
            </w:r>
          </w:p>
        </w:tc>
      </w:tr>
      <w:tr w:rsidR="004E55EA" w:rsidRPr="00270573" w14:paraId="59E8706E" w14:textId="77777777" w:rsidTr="18DE106A">
        <w:trPr>
          <w:trHeight w:val="340"/>
        </w:trPr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426712D" w14:textId="77777777" w:rsidR="004E55EA" w:rsidRPr="00270573" w:rsidRDefault="004E55EA" w:rsidP="007F54D4">
            <w:pPr>
              <w:pStyle w:val="Tabell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Info (I)</w:t>
            </w:r>
          </w:p>
        </w:tc>
        <w:tc>
          <w:tcPr>
            <w:tcW w:w="111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D094C8" w14:textId="1EF07ECC" w:rsidR="004E55EA" w:rsidRPr="00270573" w:rsidRDefault="004E55EA" w:rsidP="007F54D4">
            <w:pPr>
              <w:pStyle w:val="Tabell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 xml:space="preserve">Ikke et direkte krav til leveransen, men leverandøren skal i sin løsningsbeskrivelse gi utfyllende informasjon. Svar </w:t>
            </w:r>
            <w:r w:rsidR="00A0557F" w:rsidRPr="00A0557F">
              <w:rPr>
                <w:rFonts w:ascii="Arial" w:hAnsi="Arial" w:cs="Arial"/>
              </w:rPr>
              <w:t>KAN</w:t>
            </w:r>
            <w:r w:rsidR="00893284" w:rsidRPr="00270573">
              <w:rPr>
                <w:rFonts w:ascii="Arial" w:hAnsi="Arial" w:cs="Arial"/>
              </w:rPr>
              <w:t xml:space="preserve"> </w:t>
            </w:r>
            <w:r w:rsidRPr="00270573">
              <w:rPr>
                <w:rFonts w:ascii="Arial" w:hAnsi="Arial" w:cs="Arial"/>
              </w:rPr>
              <w:t>ha betydning for evaluering av tilbudet.</w:t>
            </w:r>
          </w:p>
        </w:tc>
      </w:tr>
    </w:tbl>
    <w:p w14:paraId="14955923" w14:textId="77777777" w:rsidR="004E55EA" w:rsidRPr="00270573" w:rsidRDefault="004E55EA" w:rsidP="004E55EA">
      <w:pPr>
        <w:pStyle w:val="Heading3"/>
        <w:keepLines/>
        <w:widowControl/>
        <w:spacing w:before="40" w:line="240" w:lineRule="auto"/>
        <w:rPr>
          <w:rFonts w:ascii="Arial" w:hAnsi="Arial"/>
        </w:rPr>
      </w:pPr>
      <w:r w:rsidRPr="00270573">
        <w:rPr>
          <w:rFonts w:ascii="Arial" w:hAnsi="Arial"/>
        </w:rPr>
        <w:t>Leverandørens besvarelse</w:t>
      </w:r>
    </w:p>
    <w:p w14:paraId="40893D13" w14:textId="77777777" w:rsidR="004E55EA" w:rsidRPr="00270573" w:rsidRDefault="004E55EA" w:rsidP="004E55EA">
      <w:pPr>
        <w:rPr>
          <w:rFonts w:ascii="Arial" w:hAnsi="Arial" w:cs="Arial"/>
        </w:rPr>
      </w:pPr>
    </w:p>
    <w:p w14:paraId="4699C81B" w14:textId="41A23505" w:rsidR="004E55EA" w:rsidRPr="00270573" w:rsidRDefault="004E55EA" w:rsidP="004924AF">
      <w:pPr>
        <w:spacing w:after="120"/>
        <w:ind w:left="2268" w:hanging="2268"/>
        <w:rPr>
          <w:rFonts w:ascii="Arial" w:hAnsi="Arial" w:cs="Arial"/>
          <w:szCs w:val="22"/>
        </w:rPr>
      </w:pPr>
      <w:r w:rsidRPr="00270573">
        <w:rPr>
          <w:rFonts w:ascii="Arial" w:hAnsi="Arial" w:cs="Arial"/>
          <w:szCs w:val="22"/>
        </w:rPr>
        <w:t>Tilbys:</w:t>
      </w:r>
      <w:r w:rsidRPr="00270573">
        <w:rPr>
          <w:rFonts w:ascii="Arial" w:hAnsi="Arial" w:cs="Arial"/>
          <w:szCs w:val="22"/>
        </w:rPr>
        <w:tab/>
        <w:t xml:space="preserve">I hvilken grad leverandøren kan tilfredsstille kravet (Ja, Nei, Delvis). For krav som besvares med </w:t>
      </w:r>
      <w:r w:rsidR="002D04F6" w:rsidRPr="00270573">
        <w:rPr>
          <w:rFonts w:ascii="Arial" w:hAnsi="Arial" w:cs="Arial"/>
          <w:szCs w:val="22"/>
        </w:rPr>
        <w:t>«</w:t>
      </w:r>
      <w:r w:rsidRPr="00270573">
        <w:rPr>
          <w:rFonts w:ascii="Arial" w:hAnsi="Arial" w:cs="Arial"/>
          <w:szCs w:val="22"/>
        </w:rPr>
        <w:t>Delvis</w:t>
      </w:r>
      <w:r w:rsidR="002D04F6" w:rsidRPr="00270573">
        <w:rPr>
          <w:rFonts w:ascii="Arial" w:hAnsi="Arial" w:cs="Arial"/>
          <w:szCs w:val="22"/>
        </w:rPr>
        <w:t>»</w:t>
      </w:r>
      <w:r w:rsidRPr="00270573">
        <w:rPr>
          <w:rFonts w:ascii="Arial" w:hAnsi="Arial" w:cs="Arial"/>
          <w:szCs w:val="22"/>
        </w:rPr>
        <w:t>, må det i løsningsbeskrivelsen særskilt utdypes hva som ikke kan tilfredsstilles.</w:t>
      </w:r>
    </w:p>
    <w:p w14:paraId="23E051A1" w14:textId="7135521B" w:rsidR="004E55EA" w:rsidRPr="004924AF" w:rsidRDefault="004E55EA" w:rsidP="004924AF">
      <w:pPr>
        <w:pStyle w:val="BodyText"/>
        <w:tabs>
          <w:tab w:val="left" w:pos="2268"/>
        </w:tabs>
        <w:spacing w:after="240"/>
        <w:rPr>
          <w:rFonts w:ascii="Arial" w:hAnsi="Arial" w:cs="Arial"/>
          <w:lang w:val="nb-NO"/>
        </w:rPr>
      </w:pPr>
      <w:r w:rsidRPr="004924AF">
        <w:rPr>
          <w:rFonts w:ascii="Arial" w:hAnsi="Arial" w:cs="Arial"/>
          <w:lang w:val="nb-NO"/>
        </w:rPr>
        <w:t>Løsningsbeskrivelse:</w:t>
      </w:r>
      <w:r w:rsidR="004924AF" w:rsidRPr="004924AF">
        <w:rPr>
          <w:rFonts w:ascii="Arial" w:hAnsi="Arial" w:cs="Arial"/>
          <w:lang w:val="nb-NO"/>
        </w:rPr>
        <w:tab/>
      </w:r>
      <w:r w:rsidRPr="004924AF">
        <w:rPr>
          <w:rFonts w:ascii="Arial" w:hAnsi="Arial" w:cs="Arial"/>
          <w:lang w:val="nb-NO"/>
        </w:rPr>
        <w:t>Utfyllende informasjon om hvordan kravet tilfredsstilles.</w:t>
      </w:r>
    </w:p>
    <w:p w14:paraId="2A2F1796" w14:textId="65DFBA7B" w:rsidR="004E55EA" w:rsidRPr="004924AF" w:rsidRDefault="004E55EA" w:rsidP="004924AF">
      <w:pPr>
        <w:pStyle w:val="BodyText"/>
        <w:rPr>
          <w:rFonts w:ascii="Arial" w:eastAsia="MS Mincho" w:hAnsi="Arial" w:cs="Arial"/>
          <w:lang w:val="nb-NO"/>
        </w:rPr>
      </w:pPr>
      <w:r w:rsidRPr="004924AF">
        <w:rPr>
          <w:rFonts w:ascii="Arial" w:eastAsia="MS Mincho" w:hAnsi="Arial" w:cs="Arial"/>
          <w:lang w:val="nb-NO"/>
        </w:rPr>
        <w:t xml:space="preserve">Der Leverandøren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</w:t>
      </w:r>
      <w:proofErr w:type="gramStart"/>
      <w:r w:rsidRPr="004924AF">
        <w:rPr>
          <w:rFonts w:ascii="Arial" w:eastAsia="MS Mincho" w:hAnsi="Arial" w:cs="Arial"/>
          <w:lang w:val="nb-NO"/>
        </w:rPr>
        <w:t>fremkomme</w:t>
      </w:r>
      <w:proofErr w:type="gramEnd"/>
      <w:r w:rsidRPr="004924AF">
        <w:rPr>
          <w:rFonts w:ascii="Arial" w:eastAsia="MS Mincho" w:hAnsi="Arial" w:cs="Arial"/>
          <w:lang w:val="nb-NO"/>
        </w:rPr>
        <w:t xml:space="preserve"> hvilket krav som utdypes. </w:t>
      </w:r>
      <w:r w:rsidR="00FB6832" w:rsidRPr="004924AF">
        <w:rPr>
          <w:rFonts w:ascii="Arial" w:eastAsia="MS Mincho" w:hAnsi="Arial" w:cs="Arial"/>
          <w:lang w:val="nb-NO"/>
        </w:rPr>
        <w:t>Eventuelle vedlegg listes opp nederst i Bilag 2.</w:t>
      </w:r>
    </w:p>
    <w:p w14:paraId="2FF78A0B" w14:textId="32CFB9AA" w:rsidR="00E8494A" w:rsidRPr="004924AF" w:rsidRDefault="004E55EA" w:rsidP="004924AF">
      <w:pPr>
        <w:pStyle w:val="BodyText"/>
        <w:rPr>
          <w:rFonts w:ascii="Arial" w:eastAsia="MS Mincho" w:hAnsi="Arial" w:cs="Arial"/>
          <w:lang w:val="nb-NO"/>
        </w:rPr>
      </w:pPr>
      <w:r w:rsidRPr="004924AF">
        <w:rPr>
          <w:rFonts w:ascii="Arial" w:eastAsia="MS Mincho" w:hAnsi="Arial" w:cs="Arial"/>
          <w:lang w:val="nb-NO"/>
        </w:rPr>
        <w:t xml:space="preserve">Leverandøren er selv ansvarlig for å beskrive alle nødvendige løsningselementer for å få en komplett løsning, selv om ikke alle disse er </w:t>
      </w:r>
      <w:proofErr w:type="spellStart"/>
      <w:r w:rsidRPr="004924AF">
        <w:rPr>
          <w:rFonts w:ascii="Arial" w:eastAsia="MS Mincho" w:hAnsi="Arial" w:cs="Arial"/>
          <w:lang w:val="nb-NO"/>
        </w:rPr>
        <w:t>kravsatt</w:t>
      </w:r>
      <w:proofErr w:type="spellEnd"/>
      <w:r w:rsidRPr="004924AF">
        <w:rPr>
          <w:rFonts w:ascii="Arial" w:eastAsia="MS Mincho" w:hAnsi="Arial" w:cs="Arial"/>
          <w:lang w:val="nb-NO"/>
        </w:rPr>
        <w:t>.</w:t>
      </w:r>
    </w:p>
    <w:p w14:paraId="3F4A3959" w14:textId="77777777" w:rsidR="004E55EA" w:rsidRPr="00270573" w:rsidRDefault="004E55EA" w:rsidP="00031B53">
      <w:pPr>
        <w:pStyle w:val="Heading1"/>
        <w:rPr>
          <w:rFonts w:ascii="Arial" w:hAnsi="Arial"/>
        </w:rPr>
      </w:pPr>
      <w:bookmarkStart w:id="4" w:name="_Toc377126049"/>
      <w:bookmarkStart w:id="5" w:name="_Toc230007257"/>
      <w:r w:rsidRPr="00270573">
        <w:rPr>
          <w:rFonts w:ascii="Arial" w:hAnsi="Arial"/>
        </w:rPr>
        <w:t>Overordnet</w:t>
      </w:r>
      <w:bookmarkEnd w:id="4"/>
      <w:r w:rsidRPr="00270573">
        <w:rPr>
          <w:rFonts w:ascii="Arial" w:hAnsi="Arial"/>
        </w:rPr>
        <w:t xml:space="preserve"> om ytelsen</w:t>
      </w:r>
      <w:bookmarkEnd w:id="5"/>
    </w:p>
    <w:p w14:paraId="1E83C610" w14:textId="4D1083A4" w:rsidR="2841A502" w:rsidRPr="00405545" w:rsidRDefault="45149400" w:rsidP="44CD8A37">
      <w:pPr>
        <w:pStyle w:val="BodyText"/>
      </w:pPr>
      <w:r w:rsidRPr="1EBE1859">
        <w:rPr>
          <w:rFonts w:ascii="Arial" w:eastAsia="MS Mincho" w:hAnsi="Arial" w:cs="Arial"/>
          <w:lang w:val="nb-NO"/>
        </w:rPr>
        <w:t xml:space="preserve">Folkehelseinstituttet (FHI), Avdeling for Biobanker, har behov for en </w:t>
      </w:r>
      <w:proofErr w:type="gramStart"/>
      <w:r w:rsidRPr="1EBE1859">
        <w:rPr>
          <w:rFonts w:ascii="Arial" w:eastAsia="MS Mincho" w:hAnsi="Arial" w:cs="Arial"/>
          <w:lang w:val="nb-NO"/>
        </w:rPr>
        <w:t>robust</w:t>
      </w:r>
      <w:proofErr w:type="gramEnd"/>
      <w:r w:rsidRPr="1EBE1859">
        <w:rPr>
          <w:rFonts w:ascii="Arial" w:eastAsia="MS Mincho" w:hAnsi="Arial" w:cs="Arial"/>
          <w:lang w:val="nb-NO"/>
        </w:rPr>
        <w:t xml:space="preserve"> og avansert pipetteringsrobot for automatisering av kritiske laboratorieprosesser. Anskaffelsen omfatter leveranse av </w:t>
      </w:r>
      <w:r w:rsidR="00405545" w:rsidRPr="1EBE1859">
        <w:rPr>
          <w:rFonts w:ascii="Arial" w:eastAsia="MS Mincho" w:hAnsi="Arial" w:cs="Arial"/>
          <w:lang w:val="nb-NO"/>
        </w:rPr>
        <w:t xml:space="preserve">ett </w:t>
      </w:r>
      <w:r w:rsidR="004924AF">
        <w:rPr>
          <w:rFonts w:ascii="Arial" w:eastAsia="MS Mincho" w:hAnsi="Arial" w:cs="Arial"/>
          <w:lang w:val="nb-NO"/>
        </w:rPr>
        <w:t xml:space="preserve">(1) </w:t>
      </w:r>
      <w:r w:rsidRPr="1EBE1859">
        <w:rPr>
          <w:rFonts w:ascii="Arial" w:eastAsia="MS Mincho" w:hAnsi="Arial" w:cs="Arial"/>
          <w:lang w:val="nb-NO"/>
        </w:rPr>
        <w:t>instrument, installasjon, ferdigstilt programmering, opplæring</w:t>
      </w:r>
      <w:r w:rsidR="5284A343" w:rsidRPr="1EBE1859">
        <w:rPr>
          <w:rFonts w:ascii="Arial" w:eastAsia="MS Mincho" w:hAnsi="Arial" w:cs="Arial"/>
          <w:lang w:val="nb-NO"/>
        </w:rPr>
        <w:t xml:space="preserve">, </w:t>
      </w:r>
      <w:r w:rsidRPr="1EBE1859">
        <w:rPr>
          <w:rFonts w:ascii="Arial" w:eastAsia="MS Mincho" w:hAnsi="Arial" w:cs="Arial"/>
          <w:lang w:val="nb-NO"/>
        </w:rPr>
        <w:t xml:space="preserve">en omfattende serviceavtale </w:t>
      </w:r>
      <w:r w:rsidRPr="00E542FA">
        <w:rPr>
          <w:rFonts w:ascii="Arial" w:eastAsia="MS Mincho" w:hAnsi="Arial" w:cs="Arial"/>
          <w:lang w:val="nb-NO"/>
        </w:rPr>
        <w:t xml:space="preserve">og opsjoner på </w:t>
      </w:r>
      <w:r w:rsidR="000A4035" w:rsidRPr="00E542FA">
        <w:rPr>
          <w:rFonts w:ascii="Arial" w:eastAsia="MS Mincho" w:hAnsi="Arial" w:cs="Arial"/>
          <w:lang w:val="nb-NO"/>
        </w:rPr>
        <w:t>ev. instrumentspesifik</w:t>
      </w:r>
      <w:r w:rsidR="00E80923" w:rsidRPr="00E542FA">
        <w:rPr>
          <w:rFonts w:ascii="Arial" w:eastAsia="MS Mincho" w:hAnsi="Arial" w:cs="Arial"/>
          <w:lang w:val="nb-NO"/>
        </w:rPr>
        <w:t>t</w:t>
      </w:r>
      <w:r w:rsidR="000A4035" w:rsidRPr="00E542FA">
        <w:rPr>
          <w:rFonts w:ascii="Arial" w:eastAsia="MS Mincho" w:hAnsi="Arial" w:cs="Arial"/>
          <w:lang w:val="nb-NO"/>
        </w:rPr>
        <w:t xml:space="preserve"> forbruksmateriell og </w:t>
      </w:r>
      <w:r w:rsidRPr="00E542FA">
        <w:rPr>
          <w:rFonts w:ascii="Arial" w:eastAsia="MS Mincho" w:hAnsi="Arial" w:cs="Arial"/>
          <w:lang w:val="nb-NO"/>
        </w:rPr>
        <w:t>tilhørende utstyr</w:t>
      </w:r>
      <w:r w:rsidR="00F43D9F" w:rsidRPr="00E542FA">
        <w:rPr>
          <w:rFonts w:ascii="Arial" w:eastAsia="MS Mincho" w:hAnsi="Arial" w:cs="Arial"/>
          <w:lang w:val="nb-NO"/>
        </w:rPr>
        <w:t>.</w:t>
      </w:r>
      <w:r w:rsidRPr="00E542FA">
        <w:rPr>
          <w:rFonts w:ascii="Arial" w:eastAsia="MS Mincho" w:hAnsi="Arial" w:cs="Arial"/>
          <w:lang w:val="nb-NO"/>
        </w:rPr>
        <w:t xml:space="preserve"> </w:t>
      </w:r>
      <w:r w:rsidR="658D7687" w:rsidRPr="00E542FA">
        <w:rPr>
          <w:rFonts w:ascii="Arial" w:eastAsia="MS Mincho" w:hAnsi="Arial" w:cs="Arial"/>
          <w:lang w:val="nb-NO"/>
        </w:rPr>
        <w:t>Opsjonsperioden</w:t>
      </w:r>
      <w:r w:rsidR="658D7687" w:rsidRPr="1EBE1859">
        <w:rPr>
          <w:rFonts w:ascii="Arial" w:eastAsia="MS Mincho" w:hAnsi="Arial" w:cs="Arial"/>
          <w:lang w:val="nb-NO"/>
        </w:rPr>
        <w:t xml:space="preserve"> skal reflektere</w:t>
      </w:r>
      <w:r w:rsidR="1CEC4DAB" w:rsidRPr="1EBE1859">
        <w:rPr>
          <w:rFonts w:ascii="Arial" w:eastAsia="MS Mincho" w:hAnsi="Arial" w:cs="Arial"/>
          <w:lang w:val="nb-NO"/>
        </w:rPr>
        <w:t xml:space="preserve"> utstyrets forventede levetid</w:t>
      </w:r>
      <w:r w:rsidR="003D24D2" w:rsidRPr="1EBE1859">
        <w:rPr>
          <w:rFonts w:ascii="Arial" w:eastAsia="MS Mincho" w:hAnsi="Arial" w:cs="Arial"/>
          <w:lang w:val="nb-NO"/>
        </w:rPr>
        <w:t xml:space="preserve">. </w:t>
      </w:r>
    </w:p>
    <w:p w14:paraId="5FE5A41B" w14:textId="415C95C5" w:rsidR="0F976151" w:rsidRPr="00405545" w:rsidRDefault="45149400" w:rsidP="44CD8A37">
      <w:pPr>
        <w:pStyle w:val="BodyText"/>
        <w:rPr>
          <w:rFonts w:ascii="Arial" w:eastAsia="MS Mincho" w:hAnsi="Arial" w:cs="Arial"/>
          <w:lang w:val="nb-NO"/>
        </w:rPr>
      </w:pPr>
      <w:r w:rsidRPr="00405545">
        <w:rPr>
          <w:rFonts w:ascii="Arial" w:eastAsia="MS Mincho" w:hAnsi="Arial" w:cs="Arial"/>
          <w:lang w:val="nb-NO"/>
        </w:rPr>
        <w:t xml:space="preserve">Hovedmålet med anskaffelsen er å øke kapasiteten og nøyaktigheten ved håndtering av ulike biomaterialer som </w:t>
      </w:r>
      <w:proofErr w:type="spellStart"/>
      <w:r w:rsidRPr="00405545">
        <w:rPr>
          <w:rFonts w:ascii="Arial" w:eastAsia="MS Mincho" w:hAnsi="Arial" w:cs="Arial"/>
          <w:lang w:val="nb-NO"/>
        </w:rPr>
        <w:t>fullblod</w:t>
      </w:r>
      <w:proofErr w:type="spellEnd"/>
      <w:r w:rsidRPr="00405545">
        <w:rPr>
          <w:rFonts w:ascii="Arial" w:eastAsia="MS Mincho" w:hAnsi="Arial" w:cs="Arial"/>
          <w:lang w:val="nb-NO"/>
        </w:rPr>
        <w:t>, plasma, serum, urin og DNA.</w:t>
      </w:r>
    </w:p>
    <w:p w14:paraId="5D50E143" w14:textId="1B39FF75" w:rsidR="2841A502" w:rsidRPr="00270573" w:rsidRDefault="2841A502" w:rsidP="2841A502">
      <w:pPr>
        <w:widowControl/>
        <w:rPr>
          <w:rFonts w:ascii="Arial" w:eastAsia="Arial" w:hAnsi="Arial" w:cs="Arial"/>
        </w:rPr>
      </w:pPr>
    </w:p>
    <w:p w14:paraId="4AFCCF08" w14:textId="77777777" w:rsidR="00E8494A" w:rsidRPr="00270573" w:rsidRDefault="00E8494A">
      <w:pPr>
        <w:widowControl/>
        <w:spacing w:line="240" w:lineRule="auto"/>
        <w:jc w:val="left"/>
        <w:rPr>
          <w:rFonts w:ascii="Arial" w:hAnsi="Arial" w:cs="Arial"/>
          <w:b/>
          <w:bCs/>
          <w:sz w:val="32"/>
          <w:szCs w:val="32"/>
        </w:rPr>
      </w:pPr>
      <w:bookmarkStart w:id="6" w:name="_Toc377126051"/>
      <w:bookmarkStart w:id="7" w:name="_Toc377126052"/>
      <w:bookmarkStart w:id="8" w:name="_Toc377107769"/>
      <w:bookmarkStart w:id="9" w:name="_Toc377107770"/>
      <w:bookmarkStart w:id="10" w:name="_Toc377107771"/>
      <w:bookmarkStart w:id="11" w:name="_Toc377107772"/>
      <w:bookmarkStart w:id="12" w:name="_Toc377107773"/>
      <w:bookmarkEnd w:id="6"/>
      <w:bookmarkEnd w:id="7"/>
      <w:bookmarkEnd w:id="8"/>
      <w:bookmarkEnd w:id="9"/>
      <w:bookmarkEnd w:id="10"/>
      <w:bookmarkEnd w:id="11"/>
      <w:bookmarkEnd w:id="12"/>
      <w:r w:rsidRPr="00270573">
        <w:rPr>
          <w:rFonts w:ascii="Arial" w:hAnsi="Arial"/>
        </w:rPr>
        <w:br w:type="page"/>
      </w:r>
    </w:p>
    <w:p w14:paraId="09A8ADFB" w14:textId="402F04D3" w:rsidR="004E55EA" w:rsidRPr="00270573" w:rsidRDefault="6D7CDBB0" w:rsidP="00700429">
      <w:pPr>
        <w:pStyle w:val="Heading1"/>
        <w:rPr>
          <w:rFonts w:ascii="Arial" w:hAnsi="Arial"/>
        </w:rPr>
      </w:pPr>
      <w:bookmarkStart w:id="13" w:name="_Toc230007258"/>
      <w:r w:rsidRPr="3E18DBB3">
        <w:rPr>
          <w:rFonts w:ascii="Arial" w:hAnsi="Arial"/>
        </w:rPr>
        <w:t xml:space="preserve">Krav til </w:t>
      </w:r>
      <w:r w:rsidR="092A3F87" w:rsidRPr="3E18DBB3">
        <w:rPr>
          <w:rFonts w:ascii="Arial" w:hAnsi="Arial"/>
        </w:rPr>
        <w:t>instrumentet</w:t>
      </w:r>
      <w:r w:rsidR="4E4F5960" w:rsidRPr="3E18DBB3">
        <w:rPr>
          <w:rFonts w:ascii="Arial" w:hAnsi="Arial"/>
        </w:rPr>
        <w:t xml:space="preserve"> (vektes </w:t>
      </w:r>
      <w:r w:rsidR="5F1D190D" w:rsidRPr="3E18DBB3">
        <w:rPr>
          <w:rFonts w:ascii="Arial" w:hAnsi="Arial"/>
        </w:rPr>
        <w:t>70</w:t>
      </w:r>
      <w:r w:rsidR="4E4F5960" w:rsidRPr="3E18DBB3">
        <w:rPr>
          <w:rFonts w:ascii="Arial" w:hAnsi="Arial"/>
        </w:rPr>
        <w:t>% av kvalitet)</w:t>
      </w:r>
      <w:bookmarkEnd w:id="13"/>
    </w:p>
    <w:p w14:paraId="638DB146" w14:textId="7DCB469A" w:rsidR="00B14F17" w:rsidRPr="00001F42" w:rsidRDefault="00045D34" w:rsidP="00045D34">
      <w:pPr>
        <w:pStyle w:val="BodyText"/>
        <w:rPr>
          <w:rFonts w:ascii="Arial" w:eastAsia="MS Mincho" w:hAnsi="Arial" w:cs="Arial"/>
          <w:lang w:val="nb-NO"/>
        </w:rPr>
      </w:pPr>
      <w:r w:rsidRPr="00001F42">
        <w:rPr>
          <w:rFonts w:ascii="Arial" w:eastAsia="MS Mincho" w:hAnsi="Arial" w:cs="Arial"/>
          <w:lang w:val="nb-NO"/>
        </w:rPr>
        <w:t>Krav</w:t>
      </w:r>
      <w:r w:rsidR="00001F42" w:rsidRPr="00001F42">
        <w:rPr>
          <w:rFonts w:ascii="Arial" w:eastAsia="MS Mincho" w:hAnsi="Arial" w:cs="Arial"/>
          <w:lang w:val="nb-NO"/>
        </w:rPr>
        <w:t xml:space="preserve"> </w:t>
      </w:r>
      <w:r w:rsidR="005E4322">
        <w:rPr>
          <w:rFonts w:ascii="Arial" w:eastAsia="MS Mincho" w:hAnsi="Arial" w:cs="Arial"/>
          <w:lang w:val="nb-NO"/>
        </w:rPr>
        <w:t>nr. 3.3</w:t>
      </w:r>
      <w:r w:rsidR="00001F42" w:rsidRPr="00001F42">
        <w:rPr>
          <w:rFonts w:ascii="Arial" w:eastAsia="MS Mincho" w:hAnsi="Arial" w:cs="Arial"/>
          <w:lang w:val="nb-NO"/>
        </w:rPr>
        <w:t xml:space="preserve">, </w:t>
      </w:r>
      <w:r w:rsidR="005E4322">
        <w:rPr>
          <w:rFonts w:ascii="Arial" w:eastAsia="MS Mincho" w:hAnsi="Arial" w:cs="Arial"/>
          <w:lang w:val="nb-NO"/>
        </w:rPr>
        <w:t>3.10</w:t>
      </w:r>
      <w:r w:rsidR="00D4331D">
        <w:rPr>
          <w:rFonts w:ascii="Arial" w:eastAsia="MS Mincho" w:hAnsi="Arial" w:cs="Arial"/>
          <w:lang w:val="nb-NO"/>
        </w:rPr>
        <w:t>,</w:t>
      </w:r>
      <w:r w:rsidR="00001F42" w:rsidRPr="00001F42">
        <w:rPr>
          <w:rFonts w:ascii="Arial" w:eastAsia="MS Mincho" w:hAnsi="Arial" w:cs="Arial"/>
          <w:lang w:val="nb-NO"/>
        </w:rPr>
        <w:t xml:space="preserve"> </w:t>
      </w:r>
      <w:r w:rsidR="005E4322">
        <w:rPr>
          <w:rFonts w:ascii="Arial" w:eastAsia="MS Mincho" w:hAnsi="Arial" w:cs="Arial"/>
          <w:lang w:val="nb-NO"/>
        </w:rPr>
        <w:t>3.12</w:t>
      </w:r>
      <w:r w:rsidR="00914F5D">
        <w:rPr>
          <w:rFonts w:ascii="Arial" w:eastAsia="MS Mincho" w:hAnsi="Arial" w:cs="Arial"/>
          <w:lang w:val="nb-NO"/>
        </w:rPr>
        <w:t xml:space="preserve">, </w:t>
      </w:r>
      <w:r w:rsidR="00D4331D">
        <w:rPr>
          <w:rFonts w:ascii="Arial" w:eastAsia="MS Mincho" w:hAnsi="Arial" w:cs="Arial"/>
          <w:lang w:val="nb-NO"/>
        </w:rPr>
        <w:t>3.16</w:t>
      </w:r>
      <w:r w:rsidR="00914F5D">
        <w:rPr>
          <w:rFonts w:ascii="Arial" w:eastAsia="MS Mincho" w:hAnsi="Arial" w:cs="Arial"/>
          <w:lang w:val="nb-NO"/>
        </w:rPr>
        <w:t xml:space="preserve"> og</w:t>
      </w:r>
      <w:r w:rsidR="00A52F66">
        <w:rPr>
          <w:rFonts w:ascii="Arial" w:eastAsia="MS Mincho" w:hAnsi="Arial" w:cs="Arial"/>
          <w:lang w:val="nb-NO"/>
        </w:rPr>
        <w:t xml:space="preserve"> 3.19</w:t>
      </w:r>
      <w:r w:rsidR="00001F42" w:rsidRPr="00001F42">
        <w:rPr>
          <w:rFonts w:ascii="Arial" w:eastAsia="MS Mincho" w:hAnsi="Arial" w:cs="Arial"/>
          <w:lang w:val="nb-NO"/>
        </w:rPr>
        <w:t xml:space="preserve"> vil </w:t>
      </w:r>
      <w:r w:rsidR="00F10532">
        <w:rPr>
          <w:rFonts w:ascii="Arial" w:eastAsia="MS Mincho" w:hAnsi="Arial" w:cs="Arial"/>
          <w:lang w:val="nb-NO"/>
        </w:rPr>
        <w:t>tillegges</w:t>
      </w:r>
      <w:r w:rsidR="00001F42" w:rsidRPr="00001F42">
        <w:rPr>
          <w:rFonts w:ascii="Arial" w:eastAsia="MS Mincho" w:hAnsi="Arial" w:cs="Arial"/>
          <w:lang w:val="nb-NO"/>
        </w:rPr>
        <w:t xml:space="preserve"> </w:t>
      </w:r>
      <w:r w:rsidR="005E4322">
        <w:rPr>
          <w:rFonts w:ascii="Arial" w:eastAsia="MS Mincho" w:hAnsi="Arial" w:cs="Arial"/>
          <w:lang w:val="nb-NO"/>
        </w:rPr>
        <w:t>særskilt</w:t>
      </w:r>
      <w:r w:rsidR="00001F42" w:rsidRPr="00001F42">
        <w:rPr>
          <w:rFonts w:ascii="Arial" w:eastAsia="MS Mincho" w:hAnsi="Arial" w:cs="Arial"/>
          <w:lang w:val="nb-NO"/>
        </w:rPr>
        <w:t xml:space="preserve"> vekt i evalueringen av kravene under dette kapittelet.</w:t>
      </w:r>
    </w:p>
    <w:tbl>
      <w:tblPr>
        <w:tblStyle w:val="TableGrid"/>
        <w:tblpPr w:leftFromText="141" w:rightFromText="141" w:vertAnchor="text" w:tblpY="1"/>
        <w:tblOverlap w:val="never"/>
        <w:tblW w:w="13278" w:type="dxa"/>
        <w:tblLayout w:type="fixed"/>
        <w:tblLook w:val="0000" w:firstRow="0" w:lastRow="0" w:firstColumn="0" w:lastColumn="0" w:noHBand="0" w:noVBand="0"/>
      </w:tblPr>
      <w:tblGrid>
        <w:gridCol w:w="704"/>
        <w:gridCol w:w="3510"/>
        <w:gridCol w:w="2018"/>
        <w:gridCol w:w="850"/>
        <w:gridCol w:w="1134"/>
        <w:gridCol w:w="5062"/>
      </w:tblGrid>
      <w:tr w:rsidR="004E55EA" w:rsidRPr="00C24C3B" w14:paraId="048AB62B" w14:textId="77777777" w:rsidTr="3E18DBB3">
        <w:trPr>
          <w:trHeight w:val="300"/>
          <w:tblHeader/>
        </w:trPr>
        <w:tc>
          <w:tcPr>
            <w:tcW w:w="7082" w:type="dxa"/>
            <w:gridSpan w:val="4"/>
            <w:shd w:val="clear" w:color="auto" w:fill="D9D9D9" w:themeFill="background1" w:themeFillShade="D9"/>
          </w:tcPr>
          <w:p w14:paraId="2A021664" w14:textId="77777777" w:rsidR="004E55EA" w:rsidRPr="00C24C3B" w:rsidRDefault="004E55EA" w:rsidP="006F0ED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Kundens krav</w:t>
            </w:r>
          </w:p>
        </w:tc>
        <w:tc>
          <w:tcPr>
            <w:tcW w:w="6196" w:type="dxa"/>
            <w:gridSpan w:val="2"/>
            <w:shd w:val="clear" w:color="auto" w:fill="FFF2CC"/>
          </w:tcPr>
          <w:p w14:paraId="2D21CB8D" w14:textId="77777777" w:rsidR="004E55EA" w:rsidRPr="00C24C3B" w:rsidRDefault="004E55EA" w:rsidP="006F0ED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Leverandørens besvarelse</w:t>
            </w:r>
          </w:p>
        </w:tc>
      </w:tr>
      <w:tr w:rsidR="00EB44F6" w:rsidRPr="00C24C3B" w14:paraId="165F25C5" w14:textId="77777777" w:rsidTr="3E18DBB3">
        <w:trPr>
          <w:trHeight w:val="300"/>
          <w:tblHeader/>
        </w:trPr>
        <w:tc>
          <w:tcPr>
            <w:tcW w:w="704" w:type="dxa"/>
            <w:shd w:val="clear" w:color="auto" w:fill="D9D9D9" w:themeFill="background1" w:themeFillShade="D9"/>
          </w:tcPr>
          <w:p w14:paraId="587B5035" w14:textId="21D51DC5" w:rsidR="004E55EA" w:rsidRPr="00C24C3B" w:rsidRDefault="004E55EA" w:rsidP="006F0ED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Nr</w:t>
            </w:r>
            <w:r w:rsidR="00253A64" w:rsidRPr="00C24C3B"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3510" w:type="dxa"/>
            <w:shd w:val="clear" w:color="auto" w:fill="D9D9D9" w:themeFill="background1" w:themeFillShade="D9"/>
          </w:tcPr>
          <w:p w14:paraId="0DC0F120" w14:textId="77777777" w:rsidR="004E55EA" w:rsidRPr="00C24C3B" w:rsidRDefault="004E55EA" w:rsidP="006F0ED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Beskrivelse</w:t>
            </w:r>
          </w:p>
        </w:tc>
        <w:tc>
          <w:tcPr>
            <w:tcW w:w="2018" w:type="dxa"/>
            <w:shd w:val="clear" w:color="auto" w:fill="D9D9D9" w:themeFill="background1" w:themeFillShade="D9"/>
          </w:tcPr>
          <w:p w14:paraId="3DEF135F" w14:textId="77777777" w:rsidR="004E55EA" w:rsidRPr="00C24C3B" w:rsidRDefault="004E55EA" w:rsidP="006F0ED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Type dokumentasjon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17C6E693" w14:textId="77777777" w:rsidR="004E55EA" w:rsidRPr="00C24C3B" w:rsidRDefault="004E55EA" w:rsidP="006F0ED8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Type krav</w:t>
            </w:r>
          </w:p>
          <w:p w14:paraId="44885EAF" w14:textId="77777777" w:rsidR="004E55EA" w:rsidRPr="00C24C3B" w:rsidRDefault="004E55EA" w:rsidP="006F0ED8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  <w:shd w:val="clear" w:color="auto" w:fill="FFF2CC"/>
          </w:tcPr>
          <w:p w14:paraId="3EA52BC7" w14:textId="77777777" w:rsidR="004E55EA" w:rsidRPr="00C24C3B" w:rsidRDefault="004E55EA" w:rsidP="006F0ED8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Tilbys</w:t>
            </w:r>
          </w:p>
          <w:p w14:paraId="618D40B7" w14:textId="77777777" w:rsidR="004E55EA" w:rsidRPr="00C24C3B" w:rsidRDefault="004E55EA" w:rsidP="006F0ED8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(Ja/Nei/Delvis)</w:t>
            </w:r>
          </w:p>
        </w:tc>
        <w:tc>
          <w:tcPr>
            <w:tcW w:w="5062" w:type="dxa"/>
            <w:shd w:val="clear" w:color="auto" w:fill="FFF2CC"/>
          </w:tcPr>
          <w:p w14:paraId="02F89B01" w14:textId="77777777" w:rsidR="004E55EA" w:rsidRPr="00C24C3B" w:rsidRDefault="004E55EA" w:rsidP="006F0ED8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 xml:space="preserve">Løsningsbeskrivelse </w:t>
            </w:r>
          </w:p>
        </w:tc>
      </w:tr>
      <w:tr w:rsidR="00EB44F6" w:rsidRPr="00C24C3B" w14:paraId="34F86A79" w14:textId="77777777" w:rsidTr="3E18DBB3">
        <w:trPr>
          <w:trHeight w:val="300"/>
        </w:trPr>
        <w:tc>
          <w:tcPr>
            <w:tcW w:w="704" w:type="dxa"/>
          </w:tcPr>
          <w:p w14:paraId="5B38B715" w14:textId="65A0A3E6" w:rsidR="004E55EA" w:rsidRPr="00C24C3B" w:rsidRDefault="003851ED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</w:t>
            </w:r>
          </w:p>
        </w:tc>
        <w:tc>
          <w:tcPr>
            <w:tcW w:w="3510" w:type="dxa"/>
          </w:tcPr>
          <w:p w14:paraId="29D47A2B" w14:textId="4CDBF5FE" w:rsidR="004E55EA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Generelt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  <w:r w:rsidR="31A5F953" w:rsidRPr="00C24C3B">
              <w:rPr>
                <w:rFonts w:ascii="Arial" w:hAnsi="Arial" w:cs="Arial"/>
                <w:szCs w:val="22"/>
              </w:rPr>
              <w:t>M</w:t>
            </w:r>
            <w:r w:rsidRPr="00C24C3B">
              <w:rPr>
                <w:rFonts w:ascii="Arial" w:hAnsi="Arial" w:cs="Arial"/>
                <w:szCs w:val="22"/>
              </w:rPr>
              <w:t xml:space="preserve">å kunne pipettere ulike typer biomateriale, som 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fullblod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>, plasma, serum, urin, DNA mm som har ulike typer</w:t>
            </w:r>
            <w:r w:rsidR="00C1662F" w:rsidRPr="00C24C3B">
              <w:rPr>
                <w:rFonts w:ascii="Arial" w:hAnsi="Arial" w:cs="Arial"/>
                <w:szCs w:val="22"/>
              </w:rPr>
              <w:t xml:space="preserve"> </w:t>
            </w:r>
            <w:r w:rsidRPr="00C24C3B">
              <w:rPr>
                <w:rFonts w:ascii="Arial" w:hAnsi="Arial" w:cs="Arial"/>
                <w:szCs w:val="22"/>
              </w:rPr>
              <w:t>viskositet</w:t>
            </w:r>
            <w:r w:rsidR="001C04FF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575F9FC8" w14:textId="54E84FAB" w:rsidR="004E55EA" w:rsidRPr="00C24C3B" w:rsidRDefault="00511A60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0A81A589" w14:textId="752490A9" w:rsidR="004E55EA" w:rsidRPr="00C24C3B" w:rsidRDefault="2F9E063A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2AB81F22" w14:textId="77777777" w:rsidR="004E55EA" w:rsidRPr="00C24C3B" w:rsidRDefault="004E55EA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748F3530" w14:textId="77777777" w:rsidR="004E55EA" w:rsidRPr="00C24C3B" w:rsidRDefault="004E55EA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B44F6" w:rsidRPr="00C24C3B" w14:paraId="55D20C8F" w14:textId="77777777" w:rsidTr="3E18DBB3">
        <w:trPr>
          <w:trHeight w:val="300"/>
        </w:trPr>
        <w:tc>
          <w:tcPr>
            <w:tcW w:w="704" w:type="dxa"/>
          </w:tcPr>
          <w:p w14:paraId="71491E1E" w14:textId="020B7965" w:rsidR="007F3560" w:rsidRPr="00C24C3B" w:rsidRDefault="00C8293A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</w:t>
            </w:r>
            <w:r w:rsidR="003851ED" w:rsidRPr="00C24C3B">
              <w:rPr>
                <w:rFonts w:ascii="Arial" w:hAnsi="Arial"/>
                <w:szCs w:val="22"/>
              </w:rPr>
              <w:t>2</w:t>
            </w:r>
          </w:p>
        </w:tc>
        <w:tc>
          <w:tcPr>
            <w:tcW w:w="3510" w:type="dxa"/>
          </w:tcPr>
          <w:p w14:paraId="66969E56" w14:textId="704CD1F5" w:rsidR="009923B3" w:rsidRPr="00C24C3B" w:rsidRDefault="55B414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Generelt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  <w:r w:rsidR="665D90F7" w:rsidRPr="00C24C3B">
              <w:rPr>
                <w:rFonts w:ascii="Arial" w:hAnsi="Arial" w:cs="Arial"/>
                <w:szCs w:val="22"/>
              </w:rPr>
              <w:t>M</w:t>
            </w:r>
            <w:r w:rsidRPr="00C24C3B">
              <w:rPr>
                <w:rFonts w:ascii="Arial" w:hAnsi="Arial" w:cs="Arial"/>
                <w:szCs w:val="22"/>
              </w:rPr>
              <w:t xml:space="preserve">å leveres med </w:t>
            </w:r>
            <w:r w:rsidR="00872AA6" w:rsidRPr="00C24C3B">
              <w:rPr>
                <w:rFonts w:ascii="Arial" w:hAnsi="Arial" w:cs="Arial"/>
                <w:szCs w:val="22"/>
              </w:rPr>
              <w:t xml:space="preserve">følgende </w:t>
            </w:r>
            <w:r w:rsidRPr="00C24C3B">
              <w:rPr>
                <w:rFonts w:ascii="Arial" w:hAnsi="Arial" w:cs="Arial"/>
                <w:szCs w:val="22"/>
              </w:rPr>
              <w:t>ferdig programmerte program</w:t>
            </w:r>
            <w:r w:rsidR="00872AA6" w:rsidRPr="00C24C3B">
              <w:rPr>
                <w:rFonts w:ascii="Arial" w:hAnsi="Arial" w:cs="Arial"/>
                <w:szCs w:val="22"/>
              </w:rPr>
              <w:t>:</w:t>
            </w:r>
            <w:r w:rsidRPr="00C24C3B">
              <w:rPr>
                <w:rFonts w:ascii="Arial" w:hAnsi="Arial" w:cs="Arial"/>
                <w:szCs w:val="22"/>
              </w:rPr>
              <w:t xml:space="preserve"> </w:t>
            </w:r>
          </w:p>
          <w:p w14:paraId="76D607BD" w14:textId="7079E924" w:rsidR="009923B3" w:rsidRPr="00C24C3B" w:rsidRDefault="55B414F6" w:rsidP="006F0ED8">
            <w:pPr>
              <w:pStyle w:val="Tabell"/>
              <w:numPr>
                <w:ilvl w:val="0"/>
                <w:numId w:val="38"/>
              </w:numPr>
              <w:spacing w:before="60" w:after="120"/>
              <w:ind w:left="459" w:hanging="284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et</w:t>
            </w:r>
            <w:r w:rsidR="008D0F45" w:rsidRPr="00C24C3B">
              <w:rPr>
                <w:rFonts w:ascii="Arial" w:hAnsi="Arial" w:cs="Arial"/>
                <w:szCs w:val="22"/>
              </w:rPr>
              <w:t>t</w:t>
            </w:r>
            <w:r w:rsidRPr="00C24C3B">
              <w:rPr>
                <w:rFonts w:ascii="Arial" w:hAnsi="Arial" w:cs="Arial"/>
                <w:szCs w:val="22"/>
              </w:rPr>
              <w:t xml:space="preserve"> </w:t>
            </w:r>
            <w:r w:rsidR="42B6DBAD" w:rsidRPr="00C24C3B">
              <w:rPr>
                <w:rFonts w:ascii="Arial" w:hAnsi="Arial" w:cs="Arial"/>
                <w:szCs w:val="22"/>
              </w:rPr>
              <w:t xml:space="preserve">program </w:t>
            </w:r>
            <w:r w:rsidRPr="00C24C3B">
              <w:rPr>
                <w:rFonts w:ascii="Arial" w:hAnsi="Arial" w:cs="Arial"/>
                <w:szCs w:val="22"/>
              </w:rPr>
              <w:t>for alikvotering</w:t>
            </w:r>
            <w:r w:rsidR="1B2C4EFD" w:rsidRPr="00C24C3B">
              <w:rPr>
                <w:rFonts w:ascii="Arial" w:hAnsi="Arial" w:cs="Arial"/>
                <w:szCs w:val="22"/>
              </w:rPr>
              <w:t xml:space="preserve"> og fraksjonering</w:t>
            </w:r>
            <w:r w:rsidRPr="00C24C3B">
              <w:rPr>
                <w:rFonts w:ascii="Arial" w:hAnsi="Arial" w:cs="Arial"/>
                <w:szCs w:val="22"/>
              </w:rPr>
              <w:t>,</w:t>
            </w:r>
          </w:p>
          <w:p w14:paraId="1D15524C" w14:textId="354DEECD" w:rsidR="007F3560" w:rsidRPr="00C24C3B" w:rsidRDefault="55B414F6" w:rsidP="006F0ED8">
            <w:pPr>
              <w:pStyle w:val="Tabell"/>
              <w:numPr>
                <w:ilvl w:val="0"/>
                <w:numId w:val="38"/>
              </w:numPr>
              <w:spacing w:before="60" w:after="120"/>
              <w:ind w:left="459" w:hanging="284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et</w:t>
            </w:r>
            <w:r w:rsidR="008D0F45" w:rsidRPr="00C24C3B">
              <w:rPr>
                <w:rFonts w:ascii="Arial" w:hAnsi="Arial" w:cs="Arial"/>
                <w:szCs w:val="22"/>
              </w:rPr>
              <w:t>t</w:t>
            </w:r>
            <w:r w:rsidRPr="00C24C3B">
              <w:rPr>
                <w:rFonts w:ascii="Arial" w:hAnsi="Arial" w:cs="Arial"/>
                <w:szCs w:val="22"/>
              </w:rPr>
              <w:t xml:space="preserve"> </w:t>
            </w:r>
            <w:r w:rsidR="058E8EEC" w:rsidRPr="00C24C3B">
              <w:rPr>
                <w:rFonts w:ascii="Arial" w:hAnsi="Arial" w:cs="Arial"/>
                <w:szCs w:val="22"/>
              </w:rPr>
              <w:t xml:space="preserve">program </w:t>
            </w:r>
            <w:r w:rsidRPr="00C24C3B">
              <w:rPr>
                <w:rFonts w:ascii="Arial" w:hAnsi="Arial" w:cs="Arial"/>
                <w:szCs w:val="22"/>
              </w:rPr>
              <w:t xml:space="preserve">for </w:t>
            </w:r>
            <w:r w:rsidR="578E3C7F" w:rsidRPr="00C24C3B">
              <w:rPr>
                <w:rFonts w:ascii="Arial" w:hAnsi="Arial" w:cs="Arial"/>
                <w:szCs w:val="22"/>
              </w:rPr>
              <w:t xml:space="preserve">DNA </w:t>
            </w:r>
            <w:r w:rsidR="00CC035D" w:rsidRPr="00C24C3B">
              <w:rPr>
                <w:rFonts w:ascii="Arial" w:hAnsi="Arial" w:cs="Arial"/>
                <w:szCs w:val="22"/>
              </w:rPr>
              <w:t xml:space="preserve">måling </w:t>
            </w:r>
            <w:r w:rsidR="7322A093" w:rsidRPr="00C24C3B">
              <w:rPr>
                <w:rFonts w:ascii="Arial" w:hAnsi="Arial" w:cs="Arial"/>
                <w:szCs w:val="22"/>
              </w:rPr>
              <w:t xml:space="preserve">og </w:t>
            </w:r>
            <w:r w:rsidR="00CC035D" w:rsidRPr="00C24C3B">
              <w:rPr>
                <w:rFonts w:ascii="Arial" w:hAnsi="Arial" w:cs="Arial"/>
                <w:szCs w:val="22"/>
              </w:rPr>
              <w:t>normalisering</w:t>
            </w:r>
          </w:p>
        </w:tc>
        <w:tc>
          <w:tcPr>
            <w:tcW w:w="2018" w:type="dxa"/>
          </w:tcPr>
          <w:p w14:paraId="5602E894" w14:textId="79D57CCD" w:rsidR="007F3560" w:rsidRPr="00C24C3B" w:rsidRDefault="00511A60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</w:t>
            </w:r>
          </w:p>
        </w:tc>
        <w:tc>
          <w:tcPr>
            <w:tcW w:w="850" w:type="dxa"/>
          </w:tcPr>
          <w:p w14:paraId="48A14DBB" w14:textId="24FFA37F" w:rsidR="007F3560" w:rsidRPr="00C24C3B" w:rsidRDefault="025C6F18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6F2FE236" w14:textId="77777777" w:rsidR="007F3560" w:rsidRPr="00C24C3B" w:rsidRDefault="007F356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1B06254F" w14:textId="77777777" w:rsidR="007F3560" w:rsidRPr="00C24C3B" w:rsidRDefault="007F356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8494A" w:rsidRPr="00C24C3B" w14:paraId="55C5BA1F" w14:textId="77777777" w:rsidTr="3E18DBB3">
        <w:trPr>
          <w:trHeight w:val="300"/>
        </w:trPr>
        <w:tc>
          <w:tcPr>
            <w:tcW w:w="704" w:type="dxa"/>
            <w:shd w:val="clear" w:color="auto" w:fill="FDE9D9" w:themeFill="accent6" w:themeFillTint="33"/>
          </w:tcPr>
          <w:p w14:paraId="728B8C54" w14:textId="6D85023C" w:rsidR="00C0631F" w:rsidRPr="00C24C3B" w:rsidRDefault="00C8293A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3.3</w:t>
            </w:r>
          </w:p>
        </w:tc>
        <w:tc>
          <w:tcPr>
            <w:tcW w:w="3510" w:type="dxa"/>
            <w:shd w:val="clear" w:color="auto" w:fill="FDE9D9" w:themeFill="accent6" w:themeFillTint="33"/>
          </w:tcPr>
          <w:p w14:paraId="3920A158" w14:textId="09EDEDC5" w:rsidR="007A7BC1" w:rsidRPr="00C24C3B" w:rsidRDefault="21A084F2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Generelt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  <w:r w:rsidR="0FEF8ECF" w:rsidRPr="00C24C3B">
              <w:rPr>
                <w:rFonts w:ascii="Arial" w:hAnsi="Arial" w:cs="Arial"/>
                <w:szCs w:val="22"/>
              </w:rPr>
              <w:t>M</w:t>
            </w:r>
            <w:r w:rsidRPr="00C24C3B">
              <w:rPr>
                <w:rFonts w:ascii="Arial" w:hAnsi="Arial" w:cs="Arial"/>
                <w:szCs w:val="22"/>
              </w:rPr>
              <w:t xml:space="preserve">å </w:t>
            </w:r>
            <w:r w:rsidR="00111CF8" w:rsidRPr="00C24C3B">
              <w:rPr>
                <w:rFonts w:ascii="Arial" w:hAnsi="Arial" w:cs="Arial"/>
                <w:szCs w:val="22"/>
              </w:rPr>
              <w:t xml:space="preserve">effektivt </w:t>
            </w:r>
            <w:r w:rsidR="521F81BF" w:rsidRPr="00C24C3B">
              <w:rPr>
                <w:rFonts w:ascii="Arial" w:hAnsi="Arial" w:cs="Arial"/>
                <w:szCs w:val="22"/>
              </w:rPr>
              <w:t xml:space="preserve">kunne </w:t>
            </w:r>
            <w:r w:rsidRPr="00C24C3B">
              <w:rPr>
                <w:rFonts w:ascii="Arial" w:hAnsi="Arial" w:cs="Arial"/>
                <w:szCs w:val="22"/>
              </w:rPr>
              <w:t xml:space="preserve">lese 1D 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barkode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 xml:space="preserve"> på rør og brett, samt 2D 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barkode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 xml:space="preserve"> i bunnen av rør i Matrix-brett</w:t>
            </w:r>
            <w:r w:rsidR="05EB140C" w:rsidRPr="00C24C3B">
              <w:rPr>
                <w:rFonts w:ascii="Arial" w:hAnsi="Arial" w:cs="Arial"/>
                <w:szCs w:val="22"/>
              </w:rPr>
              <w:t xml:space="preserve">. </w:t>
            </w:r>
          </w:p>
          <w:p w14:paraId="6E9364B4" w14:textId="2DA664B1" w:rsidR="008B2E6F" w:rsidRPr="00C24C3B" w:rsidRDefault="0043631E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 xml:space="preserve">Ved </w:t>
            </w:r>
            <w:r w:rsidR="007A7BC1" w:rsidRPr="00C24C3B">
              <w:rPr>
                <w:rFonts w:ascii="Arial" w:hAnsi="Arial" w:cs="Arial"/>
                <w:szCs w:val="22"/>
              </w:rPr>
              <w:t>relevante</w:t>
            </w:r>
            <w:r w:rsidRPr="00C24C3B">
              <w:rPr>
                <w:rFonts w:ascii="Arial" w:hAnsi="Arial" w:cs="Arial"/>
                <w:szCs w:val="22"/>
              </w:rPr>
              <w:t xml:space="preserve"> forskjeller </w:t>
            </w:r>
            <w:r w:rsidR="00C00305" w:rsidRPr="00C24C3B">
              <w:rPr>
                <w:rFonts w:ascii="Arial" w:hAnsi="Arial" w:cs="Arial"/>
                <w:szCs w:val="22"/>
              </w:rPr>
              <w:t>mellom ulike tilbudte løsninger, vil det gis</w:t>
            </w:r>
            <w:r w:rsidR="003D0FE3" w:rsidRPr="00C24C3B">
              <w:rPr>
                <w:rFonts w:ascii="Arial" w:hAnsi="Arial" w:cs="Arial"/>
                <w:szCs w:val="22"/>
              </w:rPr>
              <w:t xml:space="preserve"> positiv uttelling for</w:t>
            </w:r>
            <w:r w:rsidR="00A1023E" w:rsidRPr="00C24C3B">
              <w:rPr>
                <w:rFonts w:ascii="Arial" w:hAnsi="Arial" w:cs="Arial"/>
                <w:szCs w:val="22"/>
              </w:rPr>
              <w:t xml:space="preserve"> kortere</w:t>
            </w:r>
            <w:r w:rsidR="003F400A" w:rsidRPr="00C24C3B">
              <w:rPr>
                <w:rFonts w:ascii="Arial" w:hAnsi="Arial" w:cs="Arial"/>
                <w:szCs w:val="22"/>
              </w:rPr>
              <w:t xml:space="preserve"> tid</w:t>
            </w:r>
            <w:r w:rsidR="00C51B7B" w:rsidRPr="00C24C3B">
              <w:rPr>
                <w:rFonts w:ascii="Arial" w:hAnsi="Arial" w:cs="Arial"/>
                <w:szCs w:val="22"/>
              </w:rPr>
              <w:t>sbruk</w:t>
            </w:r>
            <w:r w:rsidR="003F400A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  <w:shd w:val="clear" w:color="auto" w:fill="FDE9D9" w:themeFill="accent6" w:themeFillTint="33"/>
          </w:tcPr>
          <w:p w14:paraId="278B46B4" w14:textId="57285095" w:rsidR="00B170E1" w:rsidRPr="00C24C3B" w:rsidRDefault="006C4441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</w:t>
            </w:r>
            <w:r w:rsidR="3CBCF6FF" w:rsidRPr="00C24C3B">
              <w:rPr>
                <w:rFonts w:ascii="Arial" w:hAnsi="Arial" w:cs="Arial"/>
                <w:szCs w:val="22"/>
              </w:rPr>
              <w:t xml:space="preserve"> og beskriv</w:t>
            </w:r>
            <w:r w:rsidRPr="00C24C3B">
              <w:rPr>
                <w:rFonts w:ascii="Arial" w:hAnsi="Arial" w:cs="Arial"/>
                <w:szCs w:val="22"/>
              </w:rPr>
              <w:t>else av</w:t>
            </w:r>
            <w:r w:rsidR="3CBCF6FF" w:rsidRPr="00C24C3B">
              <w:rPr>
                <w:rFonts w:ascii="Arial" w:hAnsi="Arial" w:cs="Arial"/>
                <w:szCs w:val="22"/>
              </w:rPr>
              <w:t xml:space="preserve"> løsning og tid for å lese 1D barkoder på 96 originalrør, og et brett med 2D barkoder under rørene i 96</w:t>
            </w:r>
            <w:r w:rsidR="0D5BCAA7" w:rsidRPr="00C24C3B">
              <w:rPr>
                <w:rFonts w:ascii="Arial" w:hAnsi="Arial" w:cs="Arial"/>
                <w:szCs w:val="22"/>
              </w:rPr>
              <w:t xml:space="preserve"> </w:t>
            </w:r>
            <w:r w:rsidR="343D694E" w:rsidRPr="00C24C3B">
              <w:rPr>
                <w:rFonts w:ascii="Arial" w:hAnsi="Arial" w:cs="Arial"/>
                <w:szCs w:val="22"/>
              </w:rPr>
              <w:t>f</w:t>
            </w:r>
            <w:r w:rsidR="3CBCF6FF" w:rsidRPr="00C24C3B">
              <w:rPr>
                <w:rFonts w:ascii="Arial" w:hAnsi="Arial" w:cs="Arial"/>
                <w:szCs w:val="22"/>
              </w:rPr>
              <w:t>ormat.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14:paraId="25241DDE" w14:textId="163A1C82" w:rsidR="00C0631F" w:rsidRPr="00C24C3B" w:rsidRDefault="393CE0AA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A*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14:paraId="759A8325" w14:textId="77777777" w:rsidR="00C0631F" w:rsidRPr="00C24C3B" w:rsidRDefault="00C0631F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shd w:val="clear" w:color="auto" w:fill="FDE9D9" w:themeFill="accent6" w:themeFillTint="33"/>
          </w:tcPr>
          <w:p w14:paraId="43A616CE" w14:textId="77777777" w:rsidR="00C0631F" w:rsidRPr="00C24C3B" w:rsidRDefault="00C0631F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B44F6" w:rsidRPr="00C24C3B" w14:paraId="6C409364" w14:textId="77777777" w:rsidTr="3E18DBB3">
        <w:trPr>
          <w:trHeight w:val="300"/>
        </w:trPr>
        <w:tc>
          <w:tcPr>
            <w:tcW w:w="704" w:type="dxa"/>
          </w:tcPr>
          <w:p w14:paraId="6A23A083" w14:textId="645885B7" w:rsidR="009C4198" w:rsidRPr="00C24C3B" w:rsidRDefault="00F71F73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3.4</w:t>
            </w:r>
          </w:p>
        </w:tc>
        <w:tc>
          <w:tcPr>
            <w:tcW w:w="3510" w:type="dxa"/>
          </w:tcPr>
          <w:p w14:paraId="73D1A41E" w14:textId="7DD561A6" w:rsidR="005C1E0A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Generelt</w:t>
            </w:r>
            <w:r w:rsidRPr="00C24C3B">
              <w:rPr>
                <w:rFonts w:ascii="Arial" w:hAnsi="Arial" w:cs="Arial"/>
                <w:szCs w:val="22"/>
              </w:rPr>
              <w:t xml:space="preserve">: etter endt kjøring må filer fra kjøring kunne hentes ut og importeres til et egenutviklet 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LiMS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 xml:space="preserve">. Filer må være i CSV format </w:t>
            </w:r>
            <w:r w:rsidR="00EA647B" w:rsidRPr="00C24C3B">
              <w:rPr>
                <w:rFonts w:ascii="Arial" w:hAnsi="Arial" w:cs="Arial"/>
                <w:szCs w:val="22"/>
              </w:rPr>
              <w:t xml:space="preserve">og </w:t>
            </w:r>
            <w:r w:rsidRPr="00C24C3B">
              <w:rPr>
                <w:rFonts w:ascii="Arial" w:hAnsi="Arial" w:cs="Arial"/>
                <w:szCs w:val="22"/>
              </w:rPr>
              <w:t>inneholde aktuelle barkoder, posisjoner, volum, tidspunkt for</w:t>
            </w:r>
            <w:r w:rsidR="006C4441" w:rsidRPr="00C24C3B">
              <w:rPr>
                <w:rFonts w:ascii="Arial" w:hAnsi="Arial" w:cs="Arial"/>
                <w:szCs w:val="22"/>
              </w:rPr>
              <w:t xml:space="preserve"> </w:t>
            </w:r>
            <w:r w:rsidRPr="00C24C3B">
              <w:rPr>
                <w:rFonts w:ascii="Arial" w:hAnsi="Arial" w:cs="Arial"/>
                <w:szCs w:val="22"/>
              </w:rPr>
              <w:t>pipettering mm.</w:t>
            </w:r>
          </w:p>
        </w:tc>
        <w:tc>
          <w:tcPr>
            <w:tcW w:w="2018" w:type="dxa"/>
          </w:tcPr>
          <w:p w14:paraId="4C920DA1" w14:textId="5AA2E7CD" w:rsidR="00A0029C" w:rsidRPr="00C24C3B" w:rsidRDefault="006C4441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1A21C7B6" w14:textId="3480F49E" w:rsidR="009C4198" w:rsidRPr="00C24C3B" w:rsidRDefault="4D7C3E5A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1CF74C03" w14:textId="77777777" w:rsidR="009C4198" w:rsidRPr="00C24C3B" w:rsidRDefault="009C4198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562BE016" w14:textId="77777777" w:rsidR="009C4198" w:rsidRPr="00C24C3B" w:rsidRDefault="009C4198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B44F6" w:rsidRPr="00C24C3B" w14:paraId="466A2344" w14:textId="77777777" w:rsidTr="3E18DBB3">
        <w:trPr>
          <w:trHeight w:val="300"/>
        </w:trPr>
        <w:tc>
          <w:tcPr>
            <w:tcW w:w="704" w:type="dxa"/>
          </w:tcPr>
          <w:p w14:paraId="012D08F3" w14:textId="546DB854" w:rsidR="0035648D" w:rsidRPr="00C24C3B" w:rsidRDefault="00F71F73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3.5</w:t>
            </w:r>
          </w:p>
        </w:tc>
        <w:tc>
          <w:tcPr>
            <w:tcW w:w="3510" w:type="dxa"/>
          </w:tcPr>
          <w:p w14:paraId="607043E6" w14:textId="22CB43CD" w:rsidR="0035648D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Generelt</w:t>
            </w:r>
            <w:r w:rsidRPr="00C24C3B">
              <w:rPr>
                <w:rFonts w:ascii="Arial" w:hAnsi="Arial" w:cs="Arial"/>
                <w:szCs w:val="22"/>
              </w:rPr>
              <w:t>: F</w:t>
            </w:r>
            <w:r w:rsidR="00B22C98" w:rsidRPr="00C24C3B">
              <w:rPr>
                <w:rFonts w:ascii="Arial" w:hAnsi="Arial" w:cs="Arial"/>
                <w:szCs w:val="22"/>
              </w:rPr>
              <w:t>ølgende f</w:t>
            </w:r>
            <w:r w:rsidRPr="00C24C3B">
              <w:rPr>
                <w:rFonts w:ascii="Arial" w:hAnsi="Arial" w:cs="Arial"/>
                <w:szCs w:val="22"/>
              </w:rPr>
              <w:t>ormat av rør og brett må kunne håndteres:</w:t>
            </w:r>
          </w:p>
          <w:p w14:paraId="4DD71D68" w14:textId="77777777" w:rsidR="00412F5E" w:rsidRPr="00C24C3B" w:rsidRDefault="55B414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  <w:u w:val="single"/>
              </w:rPr>
              <w:t>Primærrør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</w:p>
          <w:p w14:paraId="6D361AE0" w14:textId="744D2025" w:rsidR="0035648D" w:rsidRPr="00C24C3B" w:rsidRDefault="075A3459" w:rsidP="006F0ED8">
            <w:pPr>
              <w:pStyle w:val="Tabell"/>
              <w:numPr>
                <w:ilvl w:val="0"/>
                <w:numId w:val="35"/>
              </w:numPr>
              <w:spacing w:before="60" w:after="120"/>
              <w:ind w:left="459" w:hanging="284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15 og 50 ml sentrifugerør,</w:t>
            </w:r>
          </w:p>
          <w:p w14:paraId="20F1CB56" w14:textId="5EE535FE" w:rsidR="0035648D" w:rsidRPr="00C24C3B" w:rsidRDefault="55B414F6" w:rsidP="006F0ED8">
            <w:pPr>
              <w:pStyle w:val="Tabell"/>
              <w:numPr>
                <w:ilvl w:val="0"/>
                <w:numId w:val="35"/>
              </w:numPr>
              <w:spacing w:before="60" w:after="120"/>
              <w:ind w:left="459" w:hanging="284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3-10ml prøvetakingsrør (96 rør per kjøring).</w:t>
            </w:r>
          </w:p>
          <w:p w14:paraId="0DED3239" w14:textId="77777777" w:rsidR="000C1881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  <w:u w:val="single"/>
              </w:rPr>
              <w:t>Brett med 96 singelrør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</w:p>
          <w:p w14:paraId="6AE2DD79" w14:textId="77777777" w:rsidR="000C1881" w:rsidRPr="00C24C3B" w:rsidRDefault="3CBCF6FF" w:rsidP="006F0ED8">
            <w:pPr>
              <w:pStyle w:val="Tabell"/>
              <w:numPr>
                <w:ilvl w:val="0"/>
                <w:numId w:val="35"/>
              </w:numPr>
              <w:spacing w:before="60" w:after="120"/>
              <w:ind w:left="459" w:hanging="284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 xml:space="preserve">Matrix 0,5ml (Thermo Scientific 3734) </w:t>
            </w:r>
          </w:p>
          <w:p w14:paraId="30017601" w14:textId="77777777" w:rsidR="000C1881" w:rsidRPr="00C24C3B" w:rsidRDefault="3CBCF6FF" w:rsidP="006F0ED8">
            <w:pPr>
              <w:pStyle w:val="Tabell"/>
              <w:numPr>
                <w:ilvl w:val="0"/>
                <w:numId w:val="35"/>
              </w:numPr>
              <w:spacing w:before="60" w:after="120"/>
              <w:ind w:left="459" w:hanging="284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 xml:space="preserve">Matrix 0,75ml (Thermo Scientific 3731-11) </w:t>
            </w:r>
          </w:p>
          <w:p w14:paraId="28FDF0DF" w14:textId="2CCC2DB0" w:rsidR="0035648D" w:rsidRPr="00C24C3B" w:rsidRDefault="3CBCF6FF" w:rsidP="006F0ED8">
            <w:pPr>
              <w:pStyle w:val="Tabell"/>
              <w:numPr>
                <w:ilvl w:val="0"/>
                <w:numId w:val="35"/>
              </w:numPr>
              <w:spacing w:before="60" w:after="120"/>
              <w:ind w:left="459" w:hanging="284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Matrix 1,4ml (Thermo Scientific 3711)</w:t>
            </w:r>
          </w:p>
          <w:p w14:paraId="0ADE0C3D" w14:textId="77777777" w:rsidR="000C1881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  <w:u w:val="single"/>
              </w:rPr>
              <w:t>Fastbrett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</w:p>
          <w:p w14:paraId="37BCF4BA" w14:textId="2C756CDB" w:rsidR="0035648D" w:rsidRPr="00C24C3B" w:rsidRDefault="3CBCF6FF" w:rsidP="006F0ED8">
            <w:pPr>
              <w:pStyle w:val="Tabell"/>
              <w:numPr>
                <w:ilvl w:val="0"/>
                <w:numId w:val="37"/>
              </w:numPr>
              <w:spacing w:before="60" w:after="120"/>
              <w:ind w:left="459" w:hanging="284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 xml:space="preserve">Thermo Scientific 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Abgene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 xml:space="preserve"> 96 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Well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 xml:space="preserve"> AB-0796 eller AB-1127, forseglet</w:t>
            </w:r>
            <w:r w:rsidR="000C1881" w:rsidRPr="00C24C3B">
              <w:rPr>
                <w:rFonts w:ascii="Arial" w:hAnsi="Arial" w:cs="Arial"/>
                <w:szCs w:val="22"/>
              </w:rPr>
              <w:t xml:space="preserve"> med folie</w:t>
            </w:r>
          </w:p>
        </w:tc>
        <w:tc>
          <w:tcPr>
            <w:tcW w:w="2018" w:type="dxa"/>
          </w:tcPr>
          <w:p w14:paraId="6705542C" w14:textId="6AF4CCC3" w:rsidR="0035648D" w:rsidRPr="00C24C3B" w:rsidRDefault="00B22C98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</w:t>
            </w:r>
          </w:p>
        </w:tc>
        <w:tc>
          <w:tcPr>
            <w:tcW w:w="850" w:type="dxa"/>
          </w:tcPr>
          <w:p w14:paraId="527B1A3D" w14:textId="5D04F93F" w:rsidR="0035648D" w:rsidRPr="00C24C3B" w:rsidRDefault="3E936ED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57AA7278" w14:textId="77777777" w:rsidR="0035648D" w:rsidRPr="00C24C3B" w:rsidRDefault="0035648D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40F65D68" w14:textId="77777777" w:rsidR="0035648D" w:rsidRPr="00C24C3B" w:rsidRDefault="0035648D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B44F6" w:rsidRPr="00C24C3B" w14:paraId="3288ABFB" w14:textId="77777777" w:rsidTr="3E18DBB3">
        <w:trPr>
          <w:trHeight w:val="300"/>
        </w:trPr>
        <w:tc>
          <w:tcPr>
            <w:tcW w:w="704" w:type="dxa"/>
          </w:tcPr>
          <w:p w14:paraId="36743072" w14:textId="4CB93F72" w:rsidR="00EC3BE0" w:rsidRPr="00C24C3B" w:rsidRDefault="00F71F73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3.6</w:t>
            </w:r>
          </w:p>
        </w:tc>
        <w:tc>
          <w:tcPr>
            <w:tcW w:w="3510" w:type="dxa"/>
          </w:tcPr>
          <w:p w14:paraId="22735A9C" w14:textId="0EEF79B8" w:rsidR="00EC3BE0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Generelt</w:t>
            </w:r>
            <w:r w:rsidRPr="00C24C3B">
              <w:rPr>
                <w:rFonts w:ascii="Arial" w:hAnsi="Arial" w:cs="Arial"/>
                <w:szCs w:val="22"/>
              </w:rPr>
              <w:t>: Må kunne pipettere fra 5µl-1000µl</w:t>
            </w:r>
            <w:r w:rsidR="00AC33C0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3E67DA4E" w14:textId="4C604502" w:rsidR="00EC3BE0" w:rsidRPr="00C24C3B" w:rsidRDefault="00A411C2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</w:t>
            </w:r>
          </w:p>
        </w:tc>
        <w:tc>
          <w:tcPr>
            <w:tcW w:w="850" w:type="dxa"/>
          </w:tcPr>
          <w:p w14:paraId="312EAEB0" w14:textId="68AD0B9F" w:rsidR="00EC3BE0" w:rsidRPr="00C24C3B" w:rsidRDefault="346C179D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66F0734C" w14:textId="77777777" w:rsidR="00EC3BE0" w:rsidRPr="00C24C3B" w:rsidRDefault="00EC3BE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318410E3" w14:textId="77777777" w:rsidR="00EC3BE0" w:rsidRPr="00C24C3B" w:rsidRDefault="00EC3BE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B44F6" w:rsidRPr="00C24C3B" w14:paraId="429CFC2C" w14:textId="77777777" w:rsidTr="3E18DBB3">
        <w:trPr>
          <w:trHeight w:val="300"/>
        </w:trPr>
        <w:tc>
          <w:tcPr>
            <w:tcW w:w="704" w:type="dxa"/>
          </w:tcPr>
          <w:p w14:paraId="4B3B1FBF" w14:textId="69CD291E" w:rsidR="00893A98" w:rsidRPr="00C24C3B" w:rsidRDefault="00F71F73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3.7</w:t>
            </w:r>
          </w:p>
        </w:tc>
        <w:tc>
          <w:tcPr>
            <w:tcW w:w="3510" w:type="dxa"/>
          </w:tcPr>
          <w:p w14:paraId="363DCA17" w14:textId="6C717487" w:rsidR="00D92A3B" w:rsidRPr="00C24C3B" w:rsidRDefault="55B414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Generelt</w:t>
            </w:r>
            <w:r w:rsidRPr="00C24C3B">
              <w:rPr>
                <w:rFonts w:ascii="Arial" w:hAnsi="Arial" w:cs="Arial"/>
                <w:szCs w:val="22"/>
              </w:rPr>
              <w:t xml:space="preserve">: Må ha mulighet for å blande materiale som beskrevet i 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pkt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 xml:space="preserve"> </w:t>
            </w:r>
            <w:r w:rsidR="393ED34E" w:rsidRPr="00C24C3B">
              <w:rPr>
                <w:rFonts w:ascii="Arial" w:hAnsi="Arial" w:cs="Arial"/>
                <w:szCs w:val="22"/>
              </w:rPr>
              <w:t>3</w:t>
            </w:r>
            <w:r w:rsidRPr="00C24C3B">
              <w:rPr>
                <w:rFonts w:ascii="Arial" w:hAnsi="Arial" w:cs="Arial"/>
                <w:szCs w:val="22"/>
              </w:rPr>
              <w:t>.1 i rør</w:t>
            </w:r>
            <w:r w:rsidR="001770AD" w:rsidRPr="00C24C3B">
              <w:rPr>
                <w:rFonts w:ascii="Arial" w:hAnsi="Arial" w:cs="Arial"/>
                <w:szCs w:val="22"/>
              </w:rPr>
              <w:t xml:space="preserve"> eller brønn før pipettering</w:t>
            </w:r>
            <w:r w:rsidR="00AC33C0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7B7E96D0" w14:textId="2444346C" w:rsidR="00893A98" w:rsidRPr="00C24C3B" w:rsidRDefault="00A411C2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426CAE30" w14:textId="76D9852F" w:rsidR="00893A98" w:rsidRPr="00C24C3B" w:rsidRDefault="2BB60483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5E632E65" w14:textId="77777777" w:rsidR="00893A98" w:rsidRPr="00C24C3B" w:rsidRDefault="00893A98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1DF7B30F" w14:textId="77777777" w:rsidR="00893A98" w:rsidRPr="00C24C3B" w:rsidRDefault="00893A98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B44F6" w:rsidRPr="00C24C3B" w14:paraId="24E12B16" w14:textId="77777777" w:rsidTr="3E18DBB3">
        <w:trPr>
          <w:trHeight w:val="300"/>
        </w:trPr>
        <w:tc>
          <w:tcPr>
            <w:tcW w:w="704" w:type="dxa"/>
          </w:tcPr>
          <w:p w14:paraId="258B3E96" w14:textId="271C2817" w:rsidR="000620A3" w:rsidRPr="00C24C3B" w:rsidRDefault="00F71F73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3.8</w:t>
            </w:r>
          </w:p>
        </w:tc>
        <w:tc>
          <w:tcPr>
            <w:tcW w:w="3510" w:type="dxa"/>
          </w:tcPr>
          <w:p w14:paraId="69ECC799" w14:textId="47CFB960" w:rsidR="002A1276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Generelt</w:t>
            </w:r>
            <w:r w:rsidRPr="00C24C3B">
              <w:rPr>
                <w:rFonts w:ascii="Arial" w:hAnsi="Arial" w:cs="Arial"/>
                <w:szCs w:val="22"/>
              </w:rPr>
              <w:t>: må kunne detektere væske/volum, i primærrør og 96-brett</w:t>
            </w:r>
            <w:r w:rsidR="00AC33C0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3BB220E2" w14:textId="679BCCC7" w:rsidR="000620A3" w:rsidRPr="00C24C3B" w:rsidRDefault="00A411C2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</w:t>
            </w:r>
            <w:r w:rsidR="3CBCF6FF" w:rsidRPr="00C24C3B">
              <w:rPr>
                <w:rFonts w:ascii="Arial" w:hAnsi="Arial" w:cs="Arial"/>
                <w:szCs w:val="22"/>
              </w:rPr>
              <w:t xml:space="preserve"> og beskriv</w:t>
            </w:r>
            <w:r w:rsidRPr="00C24C3B">
              <w:rPr>
                <w:rFonts w:ascii="Arial" w:hAnsi="Arial" w:cs="Arial"/>
                <w:szCs w:val="22"/>
              </w:rPr>
              <w:t>else av</w:t>
            </w:r>
            <w:r w:rsidR="3CBCF6FF" w:rsidRPr="00C24C3B">
              <w:rPr>
                <w:rFonts w:ascii="Arial" w:hAnsi="Arial" w:cs="Arial"/>
                <w:szCs w:val="22"/>
              </w:rPr>
              <w:t xml:space="preserve"> løsning for væskedeteksjon</w:t>
            </w:r>
          </w:p>
        </w:tc>
        <w:tc>
          <w:tcPr>
            <w:tcW w:w="850" w:type="dxa"/>
          </w:tcPr>
          <w:p w14:paraId="3BA451F2" w14:textId="7884E264" w:rsidR="000620A3" w:rsidRPr="00C24C3B" w:rsidRDefault="16533978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29E89492" w14:textId="77777777" w:rsidR="000620A3" w:rsidRPr="00C24C3B" w:rsidRDefault="000620A3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5A986ED8" w14:textId="77777777" w:rsidR="000620A3" w:rsidRPr="00C24C3B" w:rsidRDefault="000620A3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EB44F6" w:rsidRPr="00C24C3B" w14:paraId="55BBCAEF" w14:textId="77777777" w:rsidTr="3E18DBB3">
        <w:trPr>
          <w:trHeight w:val="300"/>
        </w:trPr>
        <w:tc>
          <w:tcPr>
            <w:tcW w:w="704" w:type="dxa"/>
          </w:tcPr>
          <w:p w14:paraId="6677C6CA" w14:textId="2C7C126E" w:rsidR="00266237" w:rsidRPr="00C24C3B" w:rsidRDefault="00F71F73" w:rsidP="006F0ED8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3.9</w:t>
            </w:r>
          </w:p>
        </w:tc>
        <w:tc>
          <w:tcPr>
            <w:tcW w:w="3510" w:type="dxa"/>
          </w:tcPr>
          <w:p w14:paraId="1C122786" w14:textId="48167C05" w:rsidR="00266237" w:rsidRPr="00C24C3B" w:rsidRDefault="55B414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Alikvotering</w:t>
            </w:r>
            <w:r w:rsidRPr="00C24C3B">
              <w:rPr>
                <w:rFonts w:ascii="Arial" w:hAnsi="Arial" w:cs="Arial"/>
                <w:szCs w:val="22"/>
              </w:rPr>
              <w:t xml:space="preserve">: Må kunne </w:t>
            </w:r>
            <w:r w:rsidR="0098672B" w:rsidRPr="00C24C3B">
              <w:rPr>
                <w:rFonts w:ascii="Arial" w:hAnsi="Arial" w:cs="Arial"/>
                <w:szCs w:val="22"/>
              </w:rPr>
              <w:t xml:space="preserve">alikvotere </w:t>
            </w:r>
            <w:r w:rsidRPr="00C24C3B">
              <w:rPr>
                <w:rFonts w:ascii="Arial" w:hAnsi="Arial" w:cs="Arial"/>
                <w:szCs w:val="22"/>
              </w:rPr>
              <w:t>fra</w:t>
            </w:r>
            <w:r w:rsidR="4E14064F" w:rsidRPr="00C24C3B">
              <w:rPr>
                <w:rFonts w:ascii="Arial" w:hAnsi="Arial" w:cs="Arial"/>
                <w:szCs w:val="22"/>
              </w:rPr>
              <w:t xml:space="preserve"> </w:t>
            </w:r>
            <w:r w:rsidRPr="00C24C3B">
              <w:rPr>
                <w:rFonts w:ascii="Arial" w:hAnsi="Arial" w:cs="Arial"/>
                <w:szCs w:val="22"/>
              </w:rPr>
              <w:t>primær-rør til ulike brettformater (96 format)</w:t>
            </w:r>
            <w:r w:rsidR="00AC33C0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7F8307FB" w14:textId="22082B3F" w:rsidR="00266237" w:rsidRPr="00C24C3B" w:rsidRDefault="0098672B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60D63340" w14:textId="20A7D076" w:rsidR="00266237" w:rsidRPr="00C24C3B" w:rsidRDefault="63B20303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1478FCE3" w14:textId="77777777" w:rsidR="00266237" w:rsidRPr="00C24C3B" w:rsidRDefault="00266237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008A53C1" w14:textId="77777777" w:rsidR="00266237" w:rsidRPr="00C24C3B" w:rsidRDefault="00266237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221A95C0" w:rsidRPr="00C24C3B" w14:paraId="517E1E96" w14:textId="77777777" w:rsidTr="3E18DBB3">
        <w:trPr>
          <w:trHeight w:val="300"/>
        </w:trPr>
        <w:tc>
          <w:tcPr>
            <w:tcW w:w="704" w:type="dxa"/>
            <w:shd w:val="clear" w:color="auto" w:fill="FDE9D9" w:themeFill="accent6" w:themeFillTint="33"/>
          </w:tcPr>
          <w:p w14:paraId="65F32807" w14:textId="440E8E2E" w:rsidR="221A95C0" w:rsidRPr="00C24C3B" w:rsidRDefault="00F71F73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3.10</w:t>
            </w:r>
          </w:p>
        </w:tc>
        <w:tc>
          <w:tcPr>
            <w:tcW w:w="3510" w:type="dxa"/>
            <w:shd w:val="clear" w:color="auto" w:fill="FDE9D9" w:themeFill="accent6" w:themeFillTint="33"/>
          </w:tcPr>
          <w:p w14:paraId="280E1EB3" w14:textId="368AE3C3" w:rsidR="3CBCF6FF" w:rsidRPr="00C24C3B" w:rsidRDefault="21A084F2" w:rsidP="006F0ED8">
            <w:pPr>
              <w:pStyle w:val="Tabell"/>
              <w:spacing w:before="60" w:after="120"/>
              <w:rPr>
                <w:rFonts w:ascii="Arial" w:eastAsia="Segoe UI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Alikvotering</w:t>
            </w:r>
            <w:r w:rsidRPr="00C24C3B">
              <w:rPr>
                <w:rFonts w:ascii="Arial" w:hAnsi="Arial" w:cs="Arial"/>
                <w:szCs w:val="22"/>
              </w:rPr>
              <w:t xml:space="preserve">: Må kunne </w:t>
            </w:r>
            <w:r w:rsidR="22699A50" w:rsidRPr="00C24C3B">
              <w:rPr>
                <w:rFonts w:ascii="Arial" w:hAnsi="Arial" w:cs="Arial"/>
                <w:szCs w:val="22"/>
              </w:rPr>
              <w:t xml:space="preserve">alikvotere </w:t>
            </w:r>
            <w:r w:rsidRPr="00C24C3B">
              <w:rPr>
                <w:rFonts w:ascii="Arial" w:hAnsi="Arial" w:cs="Arial"/>
                <w:szCs w:val="22"/>
              </w:rPr>
              <w:t>ut plasma-fasen fra sentrifugert primærrør med f</w:t>
            </w:r>
            <w:r w:rsidR="22699A50" w:rsidRPr="00C24C3B">
              <w:rPr>
                <w:rFonts w:ascii="Arial" w:hAnsi="Arial" w:cs="Arial"/>
                <w:szCs w:val="22"/>
              </w:rPr>
              <w:t>.</w:t>
            </w:r>
            <w:r w:rsidRPr="00C24C3B">
              <w:rPr>
                <w:rFonts w:ascii="Arial" w:hAnsi="Arial" w:cs="Arial"/>
                <w:szCs w:val="22"/>
              </w:rPr>
              <w:t>eks</w:t>
            </w:r>
            <w:r w:rsidR="22699A50" w:rsidRPr="00C24C3B">
              <w:rPr>
                <w:rFonts w:ascii="Arial" w:hAnsi="Arial" w:cs="Arial"/>
                <w:szCs w:val="22"/>
              </w:rPr>
              <w:t>.</w:t>
            </w:r>
            <w:r w:rsidRPr="00C24C3B">
              <w:rPr>
                <w:rFonts w:ascii="Arial" w:hAnsi="Arial" w:cs="Arial"/>
                <w:szCs w:val="22"/>
              </w:rPr>
              <w:t xml:space="preserve"> optisk lesning av</w:t>
            </w:r>
            <w:r w:rsidR="378EC210" w:rsidRPr="00C24C3B">
              <w:rPr>
                <w:rFonts w:ascii="Arial" w:hAnsi="Arial" w:cs="Arial"/>
                <w:szCs w:val="22"/>
              </w:rPr>
              <w:t xml:space="preserve"> </w:t>
            </w:r>
            <w:r w:rsidRPr="00C24C3B">
              <w:rPr>
                <w:rFonts w:ascii="Arial" w:hAnsi="Arial" w:cs="Arial"/>
                <w:szCs w:val="22"/>
              </w:rPr>
              <w:t>plasma-fase eller lignende</w:t>
            </w:r>
            <w:r w:rsidR="1FC5D696" w:rsidRPr="00C24C3B">
              <w:rPr>
                <w:rFonts w:ascii="Arial" w:hAnsi="Arial" w:cs="Arial"/>
                <w:szCs w:val="22"/>
              </w:rPr>
              <w:t>.</w:t>
            </w:r>
            <w:r w:rsidR="1FC5D696" w:rsidRPr="00C24C3B">
              <w:rPr>
                <w:rFonts w:ascii="Arial" w:eastAsia="Segoe UI" w:hAnsi="Arial" w:cs="Arial"/>
                <w:szCs w:val="22"/>
              </w:rPr>
              <w:t xml:space="preserve"> Systemet skal sikre presis separasjon av plasmalaget uten å aspirere underliggende cellefraksjon</w:t>
            </w:r>
            <w:r w:rsidR="7F41F6F6" w:rsidRPr="00C24C3B">
              <w:rPr>
                <w:rFonts w:ascii="Arial" w:eastAsia="Segoe UI" w:hAnsi="Arial" w:cs="Arial"/>
                <w:szCs w:val="22"/>
              </w:rPr>
              <w:t xml:space="preserve">, samtidig skal </w:t>
            </w:r>
            <w:r w:rsidR="675724A8" w:rsidRPr="00C24C3B">
              <w:rPr>
                <w:rFonts w:ascii="Arial" w:eastAsia="Segoe UI" w:hAnsi="Arial" w:cs="Arial"/>
                <w:szCs w:val="22"/>
              </w:rPr>
              <w:t>gjenværende</w:t>
            </w:r>
            <w:r w:rsidR="7F41F6F6" w:rsidRPr="00C24C3B">
              <w:rPr>
                <w:rFonts w:ascii="Arial" w:eastAsia="Segoe UI" w:hAnsi="Arial" w:cs="Arial"/>
                <w:szCs w:val="22"/>
              </w:rPr>
              <w:t xml:space="preserve"> plasmafase i røret </w:t>
            </w:r>
            <w:r w:rsidR="0E33594B" w:rsidRPr="00C24C3B">
              <w:rPr>
                <w:rFonts w:ascii="Arial" w:eastAsia="Segoe UI" w:hAnsi="Arial" w:cs="Arial"/>
                <w:szCs w:val="22"/>
              </w:rPr>
              <w:t xml:space="preserve">ikke </w:t>
            </w:r>
            <w:r w:rsidR="2E6865D0" w:rsidRPr="00C24C3B">
              <w:rPr>
                <w:rFonts w:ascii="Arial" w:eastAsia="Segoe UI" w:hAnsi="Arial" w:cs="Arial"/>
                <w:szCs w:val="22"/>
              </w:rPr>
              <w:t>medføre</w:t>
            </w:r>
            <w:r w:rsidR="7F41F6F6" w:rsidRPr="00C24C3B">
              <w:rPr>
                <w:rFonts w:ascii="Arial" w:eastAsia="Segoe UI" w:hAnsi="Arial" w:cs="Arial"/>
                <w:szCs w:val="22"/>
              </w:rPr>
              <w:t xml:space="preserve"> for </w:t>
            </w:r>
            <w:r w:rsidR="5F3D0908" w:rsidRPr="00C24C3B">
              <w:rPr>
                <w:rFonts w:ascii="Arial" w:eastAsia="Segoe UI" w:hAnsi="Arial" w:cs="Arial"/>
                <w:szCs w:val="22"/>
              </w:rPr>
              <w:t>my</w:t>
            </w:r>
            <w:r w:rsidR="5B2B1EE7" w:rsidRPr="00C24C3B">
              <w:rPr>
                <w:rFonts w:ascii="Arial" w:eastAsia="Segoe UI" w:hAnsi="Arial" w:cs="Arial"/>
                <w:szCs w:val="22"/>
              </w:rPr>
              <w:t xml:space="preserve"> tap av plasma</w:t>
            </w:r>
            <w:r w:rsidR="1FC5D696" w:rsidRPr="00C24C3B">
              <w:rPr>
                <w:rFonts w:ascii="Arial" w:eastAsia="Segoe UI" w:hAnsi="Arial" w:cs="Arial"/>
                <w:szCs w:val="22"/>
              </w:rPr>
              <w:t>.</w:t>
            </w:r>
          </w:p>
          <w:p w14:paraId="402F80A2" w14:textId="2BA0FE11" w:rsidR="3CBCF6FF" w:rsidRPr="00C24C3B" w:rsidRDefault="00111CF8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Ved relevante forskjeller mellom ulike tilbudte løsninger</w:t>
            </w:r>
            <w:r w:rsidR="00246A41" w:rsidRPr="00C24C3B">
              <w:rPr>
                <w:rFonts w:ascii="Arial" w:hAnsi="Arial" w:cs="Arial"/>
                <w:szCs w:val="22"/>
              </w:rPr>
              <w:t>,</w:t>
            </w:r>
            <w:r w:rsidRPr="00C24C3B">
              <w:rPr>
                <w:rFonts w:ascii="Arial" w:hAnsi="Arial" w:cs="Arial"/>
                <w:szCs w:val="22"/>
              </w:rPr>
              <w:t xml:space="preserve"> vil det gis positiv uttelling for minst mulig volumtap og høyere renhet</w:t>
            </w:r>
            <w:r w:rsidR="00246A41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  <w:shd w:val="clear" w:color="auto" w:fill="FDE9D9" w:themeFill="accent6" w:themeFillTint="33"/>
          </w:tcPr>
          <w:p w14:paraId="407B78D4" w14:textId="214D69F5" w:rsidR="3CBCF6FF" w:rsidRPr="00C24C3B" w:rsidRDefault="7C7D4905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  <w:r w:rsidR="22699A50" w:rsidRPr="00C24C3B">
              <w:rPr>
                <w:rFonts w:ascii="Arial" w:hAnsi="Arial" w:cs="Arial"/>
                <w:szCs w:val="22"/>
              </w:rPr>
              <w:t xml:space="preserve"> av </w:t>
            </w:r>
            <w:r w:rsidR="21A084F2" w:rsidRPr="00C24C3B">
              <w:rPr>
                <w:rFonts w:ascii="Arial" w:hAnsi="Arial" w:cs="Arial"/>
                <w:szCs w:val="22"/>
              </w:rPr>
              <w:t>løsning</w:t>
            </w:r>
          </w:p>
          <w:p w14:paraId="6B6F2B56" w14:textId="0F8EB2ED" w:rsidR="3CBCF6FF" w:rsidRPr="00C24C3B" w:rsidRDefault="40C3B5B5" w:rsidP="006F0ED8">
            <w:pPr>
              <w:spacing w:before="60" w:after="120"/>
              <w:jc w:val="left"/>
              <w:rPr>
                <w:rFonts w:ascii="Arial" w:eastAsia="Segoe UI" w:hAnsi="Arial" w:cs="Arial"/>
                <w:szCs w:val="22"/>
              </w:rPr>
            </w:pPr>
            <w:r w:rsidRPr="00C24C3B">
              <w:rPr>
                <w:rFonts w:ascii="Arial" w:eastAsia="Segoe UI" w:hAnsi="Arial" w:cs="Arial"/>
                <w:szCs w:val="22"/>
              </w:rPr>
              <w:t>Validerings</w:t>
            </w:r>
            <w:r w:rsidR="2F42A533" w:rsidRPr="00C24C3B">
              <w:rPr>
                <w:rFonts w:ascii="Arial" w:eastAsia="Segoe UI" w:hAnsi="Arial" w:cs="Arial"/>
                <w:szCs w:val="22"/>
              </w:rPr>
              <w:t>-</w:t>
            </w:r>
            <w:r w:rsidRPr="00C24C3B">
              <w:rPr>
                <w:rFonts w:ascii="Arial" w:eastAsia="Segoe UI" w:hAnsi="Arial" w:cs="Arial"/>
                <w:szCs w:val="22"/>
              </w:rPr>
              <w:t>rapport,</w:t>
            </w:r>
            <w:r w:rsidR="00C23845">
              <w:rPr>
                <w:rFonts w:ascii="Arial" w:eastAsia="Segoe UI" w:hAnsi="Arial" w:cs="Arial"/>
                <w:szCs w:val="22"/>
              </w:rPr>
              <w:t xml:space="preserve"> </w:t>
            </w:r>
            <w:r w:rsidRPr="00C24C3B">
              <w:rPr>
                <w:rFonts w:ascii="Arial" w:eastAsia="Segoe UI" w:hAnsi="Arial" w:cs="Arial"/>
                <w:szCs w:val="22"/>
              </w:rPr>
              <w:t>metode</w:t>
            </w:r>
            <w:r w:rsidR="00BD693B" w:rsidRPr="00C24C3B">
              <w:rPr>
                <w:rFonts w:ascii="Arial" w:eastAsia="Segoe UI" w:hAnsi="Arial" w:cs="Arial"/>
                <w:szCs w:val="22"/>
              </w:rPr>
              <w:t>-</w:t>
            </w:r>
            <w:r w:rsidRPr="00C24C3B">
              <w:rPr>
                <w:rFonts w:ascii="Arial" w:eastAsia="Segoe UI" w:hAnsi="Arial" w:cs="Arial"/>
                <w:szCs w:val="22"/>
              </w:rPr>
              <w:t>beskrivelse, testresultater</w:t>
            </w:r>
            <w:r w:rsidR="630A8489" w:rsidRPr="00C24C3B">
              <w:rPr>
                <w:rFonts w:ascii="Arial" w:eastAsia="Segoe UI" w:hAnsi="Arial" w:cs="Arial"/>
                <w:szCs w:val="22"/>
              </w:rPr>
              <w:t xml:space="preserve"> </w:t>
            </w:r>
            <w:r w:rsidR="00D47900" w:rsidRPr="00C24C3B">
              <w:rPr>
                <w:rFonts w:ascii="Arial" w:eastAsia="Segoe UI" w:hAnsi="Arial" w:cs="Arial"/>
                <w:szCs w:val="22"/>
              </w:rPr>
              <w:t>(r</w:t>
            </w:r>
            <w:r w:rsidR="630A8489" w:rsidRPr="00C24C3B">
              <w:rPr>
                <w:rFonts w:ascii="Arial" w:eastAsia="Segoe UI" w:hAnsi="Arial" w:cs="Arial"/>
                <w:szCs w:val="22"/>
              </w:rPr>
              <w:t>enhet og volumtap</w:t>
            </w:r>
            <w:r w:rsidR="00D47900" w:rsidRPr="00C24C3B">
              <w:rPr>
                <w:rFonts w:ascii="Arial" w:eastAsia="Segoe UI" w:hAnsi="Arial" w:cs="Arial"/>
                <w:szCs w:val="22"/>
              </w:rPr>
              <w:t>)</w:t>
            </w:r>
          </w:p>
          <w:p w14:paraId="0BD22EBE" w14:textId="67840C7F" w:rsidR="3CBCF6FF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</w:p>
        </w:tc>
        <w:tc>
          <w:tcPr>
            <w:tcW w:w="850" w:type="dxa"/>
            <w:shd w:val="clear" w:color="auto" w:fill="FDE9D9" w:themeFill="accent6" w:themeFillTint="33"/>
          </w:tcPr>
          <w:p w14:paraId="63517A64" w14:textId="2CA475E9" w:rsidR="668620F9" w:rsidRPr="00C24C3B" w:rsidRDefault="668620F9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A*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14:paraId="4CB66819" w14:textId="6F19DAFF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shd w:val="clear" w:color="auto" w:fill="FDE9D9" w:themeFill="accent6" w:themeFillTint="33"/>
          </w:tcPr>
          <w:p w14:paraId="66B16207" w14:textId="4A15DCA1" w:rsidR="00A76025" w:rsidRPr="00C24C3B" w:rsidRDefault="00A76025" w:rsidP="006F0ED8">
            <w:pPr>
              <w:pStyle w:val="Tabell"/>
              <w:spacing w:before="60" w:after="120"/>
              <w:rPr>
                <w:rFonts w:ascii="Arial" w:hAnsi="Arial" w:cs="Arial"/>
                <w:color w:val="7030A0"/>
                <w:szCs w:val="22"/>
              </w:rPr>
            </w:pPr>
          </w:p>
        </w:tc>
      </w:tr>
      <w:tr w:rsidR="221A95C0" w:rsidRPr="00C24C3B" w14:paraId="01744ABA" w14:textId="77777777" w:rsidTr="3E18DBB3">
        <w:trPr>
          <w:trHeight w:val="300"/>
        </w:trPr>
        <w:tc>
          <w:tcPr>
            <w:tcW w:w="704" w:type="dxa"/>
          </w:tcPr>
          <w:p w14:paraId="476DCDF7" w14:textId="7EE540FA" w:rsidR="221A95C0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3.11</w:t>
            </w:r>
          </w:p>
        </w:tc>
        <w:tc>
          <w:tcPr>
            <w:tcW w:w="3510" w:type="dxa"/>
          </w:tcPr>
          <w:p w14:paraId="30BF14D5" w14:textId="097DB641" w:rsidR="3CBCF6FF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Alikvotering</w:t>
            </w:r>
            <w:r w:rsidRPr="00C24C3B">
              <w:rPr>
                <w:rFonts w:ascii="Arial" w:hAnsi="Arial" w:cs="Arial"/>
                <w:szCs w:val="22"/>
              </w:rPr>
              <w:t xml:space="preserve">: Må leveres med et </w:t>
            </w:r>
            <w:r w:rsidR="1ECF8118" w:rsidRPr="00C24C3B">
              <w:rPr>
                <w:rFonts w:ascii="Arial" w:hAnsi="Arial" w:cs="Arial"/>
                <w:szCs w:val="22"/>
              </w:rPr>
              <w:t>ferdig program for ali</w:t>
            </w:r>
            <w:r w:rsidR="1A8167D4" w:rsidRPr="00C24C3B">
              <w:rPr>
                <w:rFonts w:ascii="Arial" w:hAnsi="Arial" w:cs="Arial"/>
                <w:szCs w:val="22"/>
              </w:rPr>
              <w:t>kv</w:t>
            </w:r>
            <w:r w:rsidR="1ECF8118" w:rsidRPr="00C24C3B">
              <w:rPr>
                <w:rFonts w:ascii="Arial" w:hAnsi="Arial" w:cs="Arial"/>
                <w:szCs w:val="22"/>
              </w:rPr>
              <w:t>otering av materiale</w:t>
            </w:r>
            <w:r w:rsidR="6DA80AEC" w:rsidRPr="00C24C3B">
              <w:rPr>
                <w:rFonts w:ascii="Arial" w:hAnsi="Arial" w:cs="Arial"/>
                <w:szCs w:val="22"/>
              </w:rPr>
              <w:t xml:space="preserve"> fra originalrør til brett</w:t>
            </w:r>
            <w:r w:rsidR="1ECF8118" w:rsidRPr="00C24C3B">
              <w:rPr>
                <w:rFonts w:ascii="Arial" w:hAnsi="Arial" w:cs="Arial"/>
                <w:szCs w:val="22"/>
              </w:rPr>
              <w:t>.</w:t>
            </w:r>
            <w:r w:rsidRPr="00C24C3B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018" w:type="dxa"/>
          </w:tcPr>
          <w:p w14:paraId="0606BCC3" w14:textId="7B83103C" w:rsidR="3CBCF6FF" w:rsidRPr="00C24C3B" w:rsidRDefault="00D6178C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 xml:space="preserve">Bekreftelse og beskrivelse av </w:t>
            </w:r>
            <w:r w:rsidR="3CBCF6FF" w:rsidRPr="00C24C3B">
              <w:rPr>
                <w:rFonts w:ascii="Arial" w:hAnsi="Arial" w:cs="Arial"/>
                <w:szCs w:val="22"/>
              </w:rPr>
              <w:t>løsning</w:t>
            </w:r>
          </w:p>
        </w:tc>
        <w:tc>
          <w:tcPr>
            <w:tcW w:w="850" w:type="dxa"/>
          </w:tcPr>
          <w:p w14:paraId="6F468620" w14:textId="36C59F20" w:rsidR="63B20303" w:rsidRPr="00C24C3B" w:rsidRDefault="63B20303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5FB763E3" w14:textId="3560AA2D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6A1AA1DD" w14:textId="07670193" w:rsidR="221A95C0" w:rsidRPr="00C24C3B" w:rsidRDefault="221A95C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66C09160" w:rsidRPr="00C24C3B" w14:paraId="723E4F2D" w14:textId="77777777" w:rsidTr="3E18DBB3">
        <w:trPr>
          <w:trHeight w:val="300"/>
        </w:trPr>
        <w:tc>
          <w:tcPr>
            <w:tcW w:w="704" w:type="dxa"/>
            <w:shd w:val="clear" w:color="auto" w:fill="FDE9D9" w:themeFill="accent6" w:themeFillTint="33"/>
          </w:tcPr>
          <w:p w14:paraId="056357B1" w14:textId="1E689A9E" w:rsidR="66C09160" w:rsidRPr="00C24C3B" w:rsidRDefault="7FBD162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3.12</w:t>
            </w:r>
          </w:p>
        </w:tc>
        <w:tc>
          <w:tcPr>
            <w:tcW w:w="3510" w:type="dxa"/>
            <w:shd w:val="clear" w:color="auto" w:fill="FDE9D9" w:themeFill="accent6" w:themeFillTint="33"/>
          </w:tcPr>
          <w:p w14:paraId="09026369" w14:textId="15A87305" w:rsidR="66C09160" w:rsidRPr="00C24C3B" w:rsidRDefault="3E013A49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Alikvotering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  <w:r w:rsidR="566BF424" w:rsidRPr="00C24C3B">
              <w:rPr>
                <w:rFonts w:ascii="Arial" w:hAnsi="Arial" w:cs="Arial"/>
                <w:szCs w:val="22"/>
              </w:rPr>
              <w:t>Program for ali</w:t>
            </w:r>
            <w:r w:rsidR="199EC7E0" w:rsidRPr="00C24C3B">
              <w:rPr>
                <w:rFonts w:ascii="Arial" w:hAnsi="Arial" w:cs="Arial"/>
                <w:szCs w:val="22"/>
              </w:rPr>
              <w:t>kv</w:t>
            </w:r>
            <w:r w:rsidR="566BF424" w:rsidRPr="00C24C3B">
              <w:rPr>
                <w:rFonts w:ascii="Arial" w:hAnsi="Arial" w:cs="Arial"/>
                <w:szCs w:val="22"/>
              </w:rPr>
              <w:t xml:space="preserve">otering </w:t>
            </w:r>
            <w:r w:rsidR="239DFDDB" w:rsidRPr="00C24C3B">
              <w:rPr>
                <w:rFonts w:ascii="Arial" w:hAnsi="Arial" w:cs="Arial"/>
                <w:szCs w:val="22"/>
              </w:rPr>
              <w:t>bør</w:t>
            </w:r>
            <w:r w:rsidR="566BF424" w:rsidRPr="00C24C3B">
              <w:rPr>
                <w:rFonts w:ascii="Arial" w:hAnsi="Arial" w:cs="Arial"/>
                <w:szCs w:val="22"/>
              </w:rPr>
              <w:t xml:space="preserve"> være</w:t>
            </w:r>
            <w:r w:rsidRPr="00C24C3B">
              <w:rPr>
                <w:rFonts w:ascii="Arial" w:hAnsi="Arial" w:cs="Arial"/>
                <w:szCs w:val="22"/>
              </w:rPr>
              <w:t xml:space="preserve"> </w:t>
            </w:r>
            <w:r w:rsidR="540D0489" w:rsidRPr="00C24C3B">
              <w:rPr>
                <w:rFonts w:ascii="Arial" w:hAnsi="Arial" w:cs="Arial"/>
                <w:szCs w:val="22"/>
              </w:rPr>
              <w:t xml:space="preserve">i </w:t>
            </w:r>
            <w:r w:rsidR="66C1F3C1" w:rsidRPr="00C24C3B">
              <w:rPr>
                <w:rFonts w:ascii="Arial" w:hAnsi="Arial" w:cs="Arial"/>
                <w:szCs w:val="22"/>
              </w:rPr>
              <w:t>et</w:t>
            </w:r>
            <w:r w:rsidR="007E74F2" w:rsidRPr="00C24C3B">
              <w:rPr>
                <w:rFonts w:ascii="Arial" w:hAnsi="Arial" w:cs="Arial"/>
                <w:szCs w:val="22"/>
              </w:rPr>
              <w:t>t</w:t>
            </w:r>
            <w:r w:rsidR="71B6BA5C" w:rsidRPr="00C24C3B">
              <w:rPr>
                <w:rFonts w:ascii="Arial" w:hAnsi="Arial" w:cs="Arial"/>
                <w:szCs w:val="22"/>
              </w:rPr>
              <w:t xml:space="preserve"> og samme</w:t>
            </w:r>
            <w:r w:rsidR="66C1F3C1" w:rsidRPr="00C24C3B">
              <w:rPr>
                <w:rFonts w:ascii="Arial" w:hAnsi="Arial" w:cs="Arial"/>
                <w:szCs w:val="22"/>
              </w:rPr>
              <w:t xml:space="preserve"> </w:t>
            </w:r>
            <w:r w:rsidR="0B1C44D4" w:rsidRPr="00C24C3B">
              <w:rPr>
                <w:rFonts w:ascii="Arial" w:hAnsi="Arial" w:cs="Arial"/>
                <w:szCs w:val="22"/>
              </w:rPr>
              <w:t xml:space="preserve">program og det bør </w:t>
            </w:r>
            <w:r w:rsidR="4C0A6916" w:rsidRPr="00C24C3B">
              <w:rPr>
                <w:rFonts w:ascii="Arial" w:hAnsi="Arial" w:cs="Arial"/>
                <w:szCs w:val="22"/>
              </w:rPr>
              <w:t>enkelt</w:t>
            </w:r>
            <w:r w:rsidRPr="00C24C3B">
              <w:rPr>
                <w:rFonts w:ascii="Arial" w:hAnsi="Arial" w:cs="Arial"/>
                <w:szCs w:val="22"/>
              </w:rPr>
              <w:t xml:space="preserve"> </w:t>
            </w:r>
            <w:r w:rsidR="4C0A6916" w:rsidRPr="00C24C3B">
              <w:rPr>
                <w:rFonts w:ascii="Arial" w:hAnsi="Arial" w:cs="Arial"/>
                <w:szCs w:val="22"/>
              </w:rPr>
              <w:t>kunne</w:t>
            </w:r>
            <w:r w:rsidRPr="00C24C3B">
              <w:rPr>
                <w:rFonts w:ascii="Arial" w:hAnsi="Arial" w:cs="Arial"/>
                <w:szCs w:val="22"/>
              </w:rPr>
              <w:t xml:space="preserve"> tilpasses ulike formater, volum og materialer.</w:t>
            </w:r>
          </w:p>
        </w:tc>
        <w:tc>
          <w:tcPr>
            <w:tcW w:w="2018" w:type="dxa"/>
            <w:shd w:val="clear" w:color="auto" w:fill="FDE9D9" w:themeFill="accent6" w:themeFillTint="33"/>
          </w:tcPr>
          <w:p w14:paraId="6D744CB9" w14:textId="0D376859" w:rsidR="66C09160" w:rsidRPr="00C24C3B" w:rsidRDefault="7610512A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Beskriv løsning og hvilke parametere som kan endres.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14:paraId="0C887149" w14:textId="7AA5D8CA" w:rsidR="66C09160" w:rsidRPr="00C24C3B" w:rsidRDefault="7610512A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14:paraId="354AE244" w14:textId="69977234" w:rsidR="66C09160" w:rsidRPr="00C24C3B" w:rsidRDefault="66C0916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shd w:val="clear" w:color="auto" w:fill="FDE9D9" w:themeFill="accent6" w:themeFillTint="33"/>
          </w:tcPr>
          <w:p w14:paraId="49EBAE59" w14:textId="6302B970" w:rsidR="66C09160" w:rsidRPr="00C24C3B" w:rsidRDefault="66C0916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221A95C0" w:rsidRPr="00C24C3B" w14:paraId="56D3E98E" w14:textId="77777777" w:rsidTr="3E18DBB3">
        <w:trPr>
          <w:trHeight w:val="300"/>
        </w:trPr>
        <w:tc>
          <w:tcPr>
            <w:tcW w:w="704" w:type="dxa"/>
          </w:tcPr>
          <w:p w14:paraId="62B3A021" w14:textId="5D52CEBA" w:rsidR="221A95C0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</w:t>
            </w:r>
            <w:r w:rsidR="00FC6D56" w:rsidRPr="00C24C3B">
              <w:rPr>
                <w:rFonts w:ascii="Arial" w:hAnsi="Arial"/>
                <w:szCs w:val="22"/>
              </w:rPr>
              <w:t>3</w:t>
            </w:r>
          </w:p>
        </w:tc>
        <w:tc>
          <w:tcPr>
            <w:tcW w:w="3510" w:type="dxa"/>
          </w:tcPr>
          <w:p w14:paraId="4B76C1D8" w14:textId="0DC63096" w:rsidR="3CBCF6FF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Alikvotering</w:t>
            </w:r>
            <w:r w:rsidRPr="00C24C3B">
              <w:rPr>
                <w:rFonts w:ascii="Arial" w:hAnsi="Arial" w:cs="Arial"/>
                <w:szCs w:val="22"/>
              </w:rPr>
              <w:t>: Må kunne pipettere til ulike</w:t>
            </w:r>
            <w:r w:rsidR="00FB6EC8" w:rsidRPr="00C24C3B">
              <w:rPr>
                <w:rFonts w:ascii="Arial" w:hAnsi="Arial" w:cs="Arial"/>
                <w:szCs w:val="22"/>
              </w:rPr>
              <w:t xml:space="preserve"> brett i samme </w:t>
            </w:r>
            <w:r w:rsidRPr="00C24C3B">
              <w:rPr>
                <w:rFonts w:ascii="Arial" w:hAnsi="Arial" w:cs="Arial"/>
                <w:szCs w:val="22"/>
              </w:rPr>
              <w:t>kjøring</w:t>
            </w:r>
            <w:r w:rsidR="00AC33C0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41AE2E5E" w14:textId="6E12D81D" w:rsidR="3CBCF6FF" w:rsidRPr="00C24C3B" w:rsidRDefault="00D6178C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4EEA8DBC" w14:textId="40D0D8BE" w:rsidR="44C74A33" w:rsidRPr="00C24C3B" w:rsidRDefault="44C74A33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62C403A7" w14:textId="633020BF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157D3215" w14:textId="2408F11F" w:rsidR="221A95C0" w:rsidRPr="00C24C3B" w:rsidRDefault="221A95C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221A95C0" w:rsidRPr="00C24C3B" w14:paraId="6DA8EC22" w14:textId="77777777" w:rsidTr="3E18DBB3">
        <w:trPr>
          <w:trHeight w:val="300"/>
        </w:trPr>
        <w:tc>
          <w:tcPr>
            <w:tcW w:w="704" w:type="dxa"/>
          </w:tcPr>
          <w:p w14:paraId="1B0DC24E" w14:textId="20ADC757" w:rsidR="221A95C0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</w:t>
            </w:r>
            <w:r w:rsidR="00FC6D56" w:rsidRPr="00C24C3B">
              <w:rPr>
                <w:rFonts w:ascii="Arial" w:hAnsi="Arial"/>
                <w:szCs w:val="22"/>
              </w:rPr>
              <w:t>4</w:t>
            </w:r>
          </w:p>
        </w:tc>
        <w:tc>
          <w:tcPr>
            <w:tcW w:w="3510" w:type="dxa"/>
          </w:tcPr>
          <w:p w14:paraId="5BA5CF3A" w14:textId="4CFC7084" w:rsidR="3CBCF6FF" w:rsidRPr="00C24C3B" w:rsidRDefault="3CBCF6F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Alikvotering</w:t>
            </w:r>
            <w:r w:rsidRPr="00C24C3B">
              <w:rPr>
                <w:rFonts w:ascii="Arial" w:hAnsi="Arial" w:cs="Arial"/>
                <w:szCs w:val="22"/>
              </w:rPr>
              <w:t>: Må kunne pipettere ulike</w:t>
            </w:r>
            <w:r w:rsidR="004F0C8D" w:rsidRPr="00C24C3B">
              <w:rPr>
                <w:rFonts w:ascii="Arial" w:hAnsi="Arial" w:cs="Arial"/>
                <w:szCs w:val="22"/>
              </w:rPr>
              <w:t xml:space="preserve"> </w:t>
            </w:r>
            <w:r w:rsidRPr="00C24C3B">
              <w:rPr>
                <w:rFonts w:ascii="Arial" w:hAnsi="Arial" w:cs="Arial"/>
                <w:szCs w:val="22"/>
              </w:rPr>
              <w:t>volum i samme kjøring</w:t>
            </w:r>
            <w:r w:rsidR="00AC33C0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60D32300" w14:textId="63F9B65C" w:rsidR="3CBCF6FF" w:rsidRPr="00C24C3B" w:rsidRDefault="00FB6EC8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51256B55" w14:textId="6838463D" w:rsidR="08E3EE74" w:rsidRPr="00C24C3B" w:rsidRDefault="08E3EE74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03E90EBD" w14:textId="66DD23AA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0A1A277A" w14:textId="6416F4D3" w:rsidR="221A95C0" w:rsidRPr="00C24C3B" w:rsidRDefault="221A95C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2841A502" w:rsidRPr="00C24C3B" w14:paraId="02D639EE" w14:textId="77777777" w:rsidTr="3E18DBB3">
        <w:trPr>
          <w:trHeight w:val="300"/>
        </w:trPr>
        <w:tc>
          <w:tcPr>
            <w:tcW w:w="704" w:type="dxa"/>
          </w:tcPr>
          <w:p w14:paraId="1D633B0E" w14:textId="3793C899" w:rsidR="2841A502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</w:t>
            </w:r>
            <w:r w:rsidR="00FC6D56" w:rsidRPr="00C24C3B">
              <w:rPr>
                <w:rFonts w:ascii="Arial" w:hAnsi="Arial"/>
                <w:szCs w:val="22"/>
              </w:rPr>
              <w:t>5</w:t>
            </w:r>
          </w:p>
        </w:tc>
        <w:tc>
          <w:tcPr>
            <w:tcW w:w="3510" w:type="dxa"/>
          </w:tcPr>
          <w:p w14:paraId="52A85B8B" w14:textId="2A3ADC3D" w:rsidR="204377FE" w:rsidRPr="00C24C3B" w:rsidRDefault="204377FE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DNA-normalisering</w:t>
            </w:r>
            <w:r w:rsidRPr="00C24C3B">
              <w:rPr>
                <w:rFonts w:ascii="Arial" w:hAnsi="Arial" w:cs="Arial"/>
                <w:szCs w:val="22"/>
              </w:rPr>
              <w:t>: Skal levere ferdig programmert funksjonalitet for å måle DNA-konsentrasjon</w:t>
            </w:r>
            <w:r w:rsidR="692D4DB5" w:rsidRPr="00C24C3B">
              <w:rPr>
                <w:rFonts w:ascii="Arial" w:hAnsi="Arial" w:cs="Arial"/>
                <w:szCs w:val="22"/>
              </w:rPr>
              <w:t xml:space="preserve"> fra forskjellige rør</w:t>
            </w:r>
            <w:r w:rsidR="007958DE" w:rsidRPr="00C24C3B">
              <w:rPr>
                <w:rFonts w:ascii="Arial" w:hAnsi="Arial" w:cs="Arial"/>
                <w:szCs w:val="22"/>
              </w:rPr>
              <w:t>-</w:t>
            </w:r>
            <w:r w:rsidR="692D4DB5" w:rsidRPr="00C24C3B">
              <w:rPr>
                <w:rFonts w:ascii="Arial" w:hAnsi="Arial" w:cs="Arial"/>
                <w:szCs w:val="22"/>
              </w:rPr>
              <w:t>type</w:t>
            </w:r>
            <w:r w:rsidR="00BD4DE2" w:rsidRPr="00C24C3B">
              <w:rPr>
                <w:rFonts w:ascii="Arial" w:hAnsi="Arial" w:cs="Arial"/>
                <w:szCs w:val="22"/>
              </w:rPr>
              <w:t>r</w:t>
            </w:r>
            <w:r w:rsidRPr="00C24C3B">
              <w:rPr>
                <w:rFonts w:ascii="Arial" w:hAnsi="Arial" w:cs="Arial"/>
                <w:szCs w:val="22"/>
              </w:rPr>
              <w:t>, normalisere til ønsket sluttkonsentrasjon og alikvotere til forskjellige brett-typer.</w:t>
            </w:r>
          </w:p>
        </w:tc>
        <w:tc>
          <w:tcPr>
            <w:tcW w:w="2018" w:type="dxa"/>
          </w:tcPr>
          <w:p w14:paraId="78605DB0" w14:textId="1F92CAA2" w:rsidR="2841A502" w:rsidRPr="00C24C3B" w:rsidRDefault="00FB6EC8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6BF59320" w14:textId="6838463D" w:rsidR="2841A502" w:rsidRPr="00C24C3B" w:rsidRDefault="2841A502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3E3EF344" w14:textId="4C40C23C" w:rsidR="2841A502" w:rsidRPr="00C24C3B" w:rsidRDefault="2841A502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10B378B5" w14:textId="62F2448B" w:rsidR="2841A502" w:rsidRPr="00C24C3B" w:rsidRDefault="2841A502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43AD9212" w:rsidRPr="00C24C3B" w14:paraId="5C7AD2A0" w14:textId="77777777" w:rsidTr="3E18DBB3">
        <w:trPr>
          <w:trHeight w:val="300"/>
        </w:trPr>
        <w:tc>
          <w:tcPr>
            <w:tcW w:w="704" w:type="dxa"/>
            <w:shd w:val="clear" w:color="auto" w:fill="FDE9D9" w:themeFill="accent6" w:themeFillTint="33"/>
          </w:tcPr>
          <w:p w14:paraId="1F793D99" w14:textId="39BE51C8" w:rsidR="43AD9212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</w:t>
            </w:r>
            <w:r w:rsidR="00FC6D56" w:rsidRPr="00C24C3B">
              <w:rPr>
                <w:rFonts w:ascii="Arial" w:hAnsi="Arial"/>
                <w:szCs w:val="22"/>
              </w:rPr>
              <w:t>6</w:t>
            </w:r>
          </w:p>
        </w:tc>
        <w:tc>
          <w:tcPr>
            <w:tcW w:w="3510" w:type="dxa"/>
            <w:shd w:val="clear" w:color="auto" w:fill="FDE9D9" w:themeFill="accent6" w:themeFillTint="33"/>
          </w:tcPr>
          <w:p w14:paraId="4284CA4B" w14:textId="30EC4597" w:rsidR="43AD9212" w:rsidRPr="00C24C3B" w:rsidRDefault="7E171ECC" w:rsidP="006F0ED8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C24C3B">
              <w:rPr>
                <w:rFonts w:ascii="Arial" w:eastAsia="Arial" w:hAnsi="Arial" w:cs="Arial"/>
                <w:b/>
                <w:szCs w:val="22"/>
              </w:rPr>
              <w:t>DNA konsentrasjonsmåling</w:t>
            </w:r>
            <w:r w:rsidRPr="00C24C3B">
              <w:rPr>
                <w:rFonts w:ascii="Arial" w:eastAsia="Arial" w:hAnsi="Arial" w:cs="Arial"/>
                <w:szCs w:val="22"/>
              </w:rPr>
              <w:t>: Systemet skal ha integrert funksjonalitet for måling av DNA-konsentrasjon og ratio 260/280</w:t>
            </w:r>
            <w:r w:rsidR="00B2565C" w:rsidRPr="00C24C3B">
              <w:rPr>
                <w:rFonts w:ascii="Arial" w:eastAsia="Arial" w:hAnsi="Arial" w:cs="Arial"/>
                <w:szCs w:val="22"/>
              </w:rPr>
              <w:t>,</w:t>
            </w:r>
            <w:r w:rsidRPr="00C24C3B">
              <w:rPr>
                <w:rFonts w:ascii="Arial" w:eastAsia="Arial" w:hAnsi="Arial" w:cs="Arial"/>
                <w:szCs w:val="22"/>
              </w:rPr>
              <w:t xml:space="preserve"> ev</w:t>
            </w:r>
            <w:r w:rsidR="00B2565C" w:rsidRPr="00C24C3B">
              <w:rPr>
                <w:rFonts w:ascii="Arial" w:eastAsia="Arial" w:hAnsi="Arial" w:cs="Arial"/>
                <w:szCs w:val="22"/>
              </w:rPr>
              <w:t>.</w:t>
            </w:r>
            <w:r w:rsidRPr="00C24C3B">
              <w:rPr>
                <w:rFonts w:ascii="Arial" w:eastAsia="Arial" w:hAnsi="Arial" w:cs="Arial"/>
                <w:szCs w:val="22"/>
              </w:rPr>
              <w:t xml:space="preserve"> også 260/230.</w:t>
            </w:r>
          </w:p>
          <w:p w14:paraId="3E64C1B9" w14:textId="4A1F9075" w:rsidR="43AD9212" w:rsidRPr="00C24C3B" w:rsidRDefault="5C052E3F" w:rsidP="006F0ED8">
            <w:pPr>
              <w:pStyle w:val="Tabell"/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C24C3B">
              <w:rPr>
                <w:rFonts w:ascii="Arial" w:eastAsia="Arial" w:hAnsi="Arial" w:cs="Arial"/>
                <w:szCs w:val="22"/>
              </w:rPr>
              <w:t>Dette kan gjøres på to måter:</w:t>
            </w:r>
          </w:p>
          <w:p w14:paraId="7B9A2723" w14:textId="1131AB36" w:rsidR="43AD9212" w:rsidRPr="00C24C3B" w:rsidRDefault="05FEA602" w:rsidP="006F0ED8">
            <w:pPr>
              <w:pStyle w:val="ListParagraph"/>
              <w:numPr>
                <w:ilvl w:val="0"/>
                <w:numId w:val="44"/>
              </w:numPr>
              <w:spacing w:before="60" w:after="120"/>
              <w:rPr>
                <w:rFonts w:ascii="Arial" w:eastAsia="Arial" w:hAnsi="Arial" w:cs="Arial"/>
                <w:szCs w:val="22"/>
              </w:rPr>
            </w:pPr>
            <w:r w:rsidRPr="00C24C3B">
              <w:rPr>
                <w:rFonts w:ascii="Arial" w:eastAsia="Arial" w:hAnsi="Arial" w:cs="Arial"/>
                <w:szCs w:val="22"/>
              </w:rPr>
              <w:t>Integrasjon</w:t>
            </w:r>
            <w:r w:rsidR="5C052E3F" w:rsidRPr="00C24C3B">
              <w:rPr>
                <w:rFonts w:ascii="Arial" w:eastAsia="Arial" w:hAnsi="Arial" w:cs="Arial"/>
                <w:szCs w:val="22"/>
              </w:rPr>
              <w:t xml:space="preserve"> mot </w:t>
            </w:r>
            <w:proofErr w:type="spellStart"/>
            <w:r w:rsidR="5C052E3F" w:rsidRPr="00C24C3B">
              <w:rPr>
                <w:rFonts w:ascii="Arial" w:eastAsia="Arial" w:hAnsi="Arial" w:cs="Arial"/>
                <w:szCs w:val="22"/>
              </w:rPr>
              <w:t>Lunatic</w:t>
            </w:r>
            <w:proofErr w:type="spellEnd"/>
            <w:r w:rsidR="5C052E3F" w:rsidRPr="00C24C3B">
              <w:rPr>
                <w:rFonts w:ascii="Arial" w:eastAsia="Arial" w:hAnsi="Arial" w:cs="Arial"/>
                <w:szCs w:val="22"/>
              </w:rPr>
              <w:t xml:space="preserve"> </w:t>
            </w:r>
            <w:r w:rsidR="69155055" w:rsidRPr="00C24C3B">
              <w:rPr>
                <w:rFonts w:ascii="Arial" w:eastAsia="Arial" w:hAnsi="Arial" w:cs="Arial"/>
                <w:szCs w:val="22"/>
              </w:rPr>
              <w:t>(</w:t>
            </w:r>
            <w:proofErr w:type="spellStart"/>
            <w:r w:rsidR="69155055" w:rsidRPr="00C24C3B">
              <w:rPr>
                <w:rFonts w:ascii="Arial" w:eastAsia="Arial" w:hAnsi="Arial" w:cs="Arial"/>
                <w:szCs w:val="22"/>
              </w:rPr>
              <w:t>Unchained</w:t>
            </w:r>
            <w:proofErr w:type="spellEnd"/>
            <w:r w:rsidR="69155055" w:rsidRPr="00C24C3B">
              <w:rPr>
                <w:rFonts w:ascii="Arial" w:eastAsia="Arial" w:hAnsi="Arial" w:cs="Arial"/>
                <w:szCs w:val="22"/>
              </w:rPr>
              <w:t xml:space="preserve"> Labs)</w:t>
            </w:r>
            <w:r w:rsidR="5C052E3F" w:rsidRPr="00C24C3B">
              <w:rPr>
                <w:rFonts w:ascii="Arial" w:eastAsia="Arial" w:hAnsi="Arial" w:cs="Arial"/>
                <w:szCs w:val="22"/>
              </w:rPr>
              <w:t xml:space="preserve"> </w:t>
            </w:r>
            <w:r w:rsidRPr="00C24C3B">
              <w:rPr>
                <w:rFonts w:ascii="Arial" w:eastAsia="Arial" w:hAnsi="Arial" w:cs="Arial"/>
                <w:szCs w:val="22"/>
              </w:rPr>
              <w:t>–</w:t>
            </w:r>
            <w:r w:rsidR="5C052E3F" w:rsidRPr="00C24C3B">
              <w:rPr>
                <w:rFonts w:ascii="Arial" w:eastAsia="Arial" w:hAnsi="Arial" w:cs="Arial"/>
                <w:szCs w:val="22"/>
              </w:rPr>
              <w:t xml:space="preserve"> eksisterende instrument som brukes hos </w:t>
            </w:r>
            <w:r w:rsidR="009F45DA" w:rsidRPr="00C24C3B">
              <w:rPr>
                <w:rFonts w:ascii="Arial" w:eastAsia="Arial" w:hAnsi="Arial" w:cs="Arial"/>
                <w:szCs w:val="22"/>
              </w:rPr>
              <w:t>K</w:t>
            </w:r>
            <w:r w:rsidR="5C052E3F" w:rsidRPr="00C24C3B">
              <w:rPr>
                <w:rFonts w:ascii="Arial" w:eastAsia="Arial" w:hAnsi="Arial" w:cs="Arial"/>
                <w:szCs w:val="22"/>
              </w:rPr>
              <w:t>unden i dag</w:t>
            </w:r>
            <w:r w:rsidR="47AED1FC" w:rsidRPr="00C24C3B">
              <w:rPr>
                <w:rFonts w:ascii="Arial" w:eastAsia="Arial" w:hAnsi="Arial" w:cs="Arial"/>
                <w:szCs w:val="22"/>
              </w:rPr>
              <w:t>.</w:t>
            </w:r>
            <w:r w:rsidR="7EB444AA" w:rsidRPr="00C24C3B">
              <w:rPr>
                <w:rFonts w:ascii="Arial" w:eastAsia="Arial" w:hAnsi="Arial" w:cs="Arial"/>
                <w:szCs w:val="22"/>
              </w:rPr>
              <w:t xml:space="preserve"> Instrumentet skal </w:t>
            </w:r>
            <w:r w:rsidR="6B5FEBD0" w:rsidRPr="00C24C3B">
              <w:rPr>
                <w:rFonts w:ascii="Arial" w:eastAsia="Arial" w:hAnsi="Arial" w:cs="Arial"/>
                <w:szCs w:val="22"/>
              </w:rPr>
              <w:t>overtas</w:t>
            </w:r>
            <w:r w:rsidR="7EB444AA" w:rsidRPr="00C24C3B">
              <w:rPr>
                <w:rFonts w:ascii="Arial" w:eastAsia="Arial" w:hAnsi="Arial" w:cs="Arial"/>
                <w:szCs w:val="22"/>
              </w:rPr>
              <w:t xml:space="preserve"> ferdig konfigurert for sømløs integrasjon med </w:t>
            </w:r>
            <w:proofErr w:type="spellStart"/>
            <w:r w:rsidR="7EB444AA" w:rsidRPr="00C24C3B">
              <w:rPr>
                <w:rFonts w:ascii="Arial" w:eastAsia="Arial" w:hAnsi="Arial" w:cs="Arial"/>
                <w:szCs w:val="22"/>
              </w:rPr>
              <w:t>Lunatic</w:t>
            </w:r>
            <w:r w:rsidRPr="00C24C3B">
              <w:rPr>
                <w:rFonts w:ascii="Arial" w:eastAsia="Arial" w:hAnsi="Arial" w:cs="Arial"/>
                <w:szCs w:val="22"/>
              </w:rPr>
              <w:t>-</w:t>
            </w:r>
            <w:r w:rsidR="7EB444AA" w:rsidRPr="00C24C3B">
              <w:rPr>
                <w:rFonts w:ascii="Arial" w:eastAsia="Arial" w:hAnsi="Arial" w:cs="Arial"/>
                <w:szCs w:val="22"/>
              </w:rPr>
              <w:t>spektrofotometer</w:t>
            </w:r>
            <w:proofErr w:type="spellEnd"/>
            <w:r w:rsidR="7EB444AA" w:rsidRPr="00C24C3B">
              <w:rPr>
                <w:rFonts w:ascii="Arial" w:eastAsia="Arial" w:hAnsi="Arial" w:cs="Arial"/>
                <w:szCs w:val="22"/>
              </w:rPr>
              <w:t xml:space="preserve"> for import av måledata.</w:t>
            </w:r>
          </w:p>
          <w:p w14:paraId="1E906A18" w14:textId="77777777" w:rsidR="43AD9212" w:rsidRPr="00C24C3B" w:rsidRDefault="16D29BB3" w:rsidP="006F0ED8">
            <w:pPr>
              <w:pStyle w:val="ListParagraph"/>
              <w:numPr>
                <w:ilvl w:val="0"/>
                <w:numId w:val="44"/>
              </w:numPr>
              <w:spacing w:before="60" w:after="120"/>
              <w:ind w:left="714" w:hanging="357"/>
              <w:rPr>
                <w:rFonts w:ascii="Arial" w:eastAsia="Arial" w:hAnsi="Arial" w:cs="Arial"/>
                <w:szCs w:val="22"/>
              </w:rPr>
            </w:pPr>
            <w:r w:rsidRPr="00C24C3B">
              <w:rPr>
                <w:rFonts w:ascii="Arial" w:eastAsia="Arial" w:hAnsi="Arial" w:cs="Arial"/>
                <w:szCs w:val="22"/>
              </w:rPr>
              <w:t>Leverandør</w:t>
            </w:r>
            <w:r w:rsidR="09A668D8" w:rsidRPr="00C24C3B">
              <w:rPr>
                <w:rFonts w:ascii="Arial" w:eastAsia="Arial" w:hAnsi="Arial" w:cs="Arial"/>
                <w:szCs w:val="22"/>
              </w:rPr>
              <w:t>en kan velge å tilby egen funksjonalitet for dette.</w:t>
            </w:r>
          </w:p>
          <w:p w14:paraId="5D5AC3CE" w14:textId="38621025" w:rsidR="00DB5B4B" w:rsidRPr="00C24C3B" w:rsidRDefault="00DB5B4B" w:rsidP="006F0ED8">
            <w:pPr>
              <w:spacing w:before="60" w:after="120"/>
              <w:jc w:val="left"/>
              <w:rPr>
                <w:rFonts w:ascii="Arial" w:eastAsia="Arial" w:hAnsi="Arial" w:cs="Arial"/>
                <w:szCs w:val="22"/>
              </w:rPr>
            </w:pPr>
            <w:r w:rsidRPr="00C24C3B">
              <w:rPr>
                <w:rFonts w:ascii="Arial" w:eastAsia="Arial" w:hAnsi="Arial" w:cs="Arial"/>
                <w:szCs w:val="22"/>
              </w:rPr>
              <w:t xml:space="preserve">Det vil </w:t>
            </w:r>
            <w:r w:rsidR="00851AEA" w:rsidRPr="00C24C3B">
              <w:rPr>
                <w:rFonts w:ascii="Arial" w:eastAsia="Arial" w:hAnsi="Arial" w:cs="Arial"/>
                <w:szCs w:val="22"/>
              </w:rPr>
              <w:t>vektlegges positivt dersom</w:t>
            </w:r>
            <w:r w:rsidR="00124A1F" w:rsidRPr="00C24C3B">
              <w:rPr>
                <w:rFonts w:ascii="Arial" w:eastAsia="Arial" w:hAnsi="Arial" w:cs="Arial"/>
                <w:szCs w:val="22"/>
              </w:rPr>
              <w:t xml:space="preserve"> begge</w:t>
            </w:r>
            <w:r w:rsidR="00056010" w:rsidRPr="00C24C3B">
              <w:rPr>
                <w:rFonts w:ascii="Arial" w:eastAsia="Arial" w:hAnsi="Arial" w:cs="Arial"/>
                <w:szCs w:val="22"/>
              </w:rPr>
              <w:t xml:space="preserve"> løsninger tilbys. Videre </w:t>
            </w:r>
            <w:r w:rsidR="00191F13" w:rsidRPr="00C24C3B">
              <w:rPr>
                <w:rFonts w:ascii="Arial" w:eastAsia="Arial" w:hAnsi="Arial" w:cs="Arial"/>
                <w:szCs w:val="22"/>
              </w:rPr>
              <w:t>vektlegges en</w:t>
            </w:r>
            <w:r w:rsidR="009D1393" w:rsidRPr="00C24C3B">
              <w:rPr>
                <w:rFonts w:ascii="Arial" w:eastAsia="Arial" w:hAnsi="Arial" w:cs="Arial"/>
                <w:szCs w:val="22"/>
              </w:rPr>
              <w:t xml:space="preserve"> </w:t>
            </w:r>
            <w:r w:rsidR="00B55218" w:rsidRPr="00C24C3B">
              <w:rPr>
                <w:rFonts w:ascii="Arial" w:eastAsia="Arial" w:hAnsi="Arial" w:cs="Arial"/>
                <w:szCs w:val="22"/>
              </w:rPr>
              <w:t>effektiv og brukervennlig løsning</w:t>
            </w:r>
            <w:r w:rsidR="00915329" w:rsidRPr="00C24C3B">
              <w:rPr>
                <w:rFonts w:ascii="Arial" w:eastAsia="Arial" w:hAnsi="Arial" w:cs="Arial"/>
                <w:szCs w:val="22"/>
              </w:rPr>
              <w:t>, samt nøyaktighet</w:t>
            </w:r>
            <w:r w:rsidR="00B55218" w:rsidRPr="00C24C3B">
              <w:rPr>
                <w:rFonts w:ascii="Arial" w:eastAsia="Arial" w:hAnsi="Arial" w:cs="Arial"/>
                <w:szCs w:val="22"/>
              </w:rPr>
              <w:t>. (Kostnader vurderes under tildelingskriteriet Pris)</w:t>
            </w:r>
          </w:p>
        </w:tc>
        <w:tc>
          <w:tcPr>
            <w:tcW w:w="2018" w:type="dxa"/>
            <w:shd w:val="clear" w:color="auto" w:fill="FDE9D9" w:themeFill="accent6" w:themeFillTint="33"/>
          </w:tcPr>
          <w:p w14:paraId="2721DA9F" w14:textId="542672C4" w:rsidR="43AD9212" w:rsidRPr="00C24C3B" w:rsidRDefault="78A60DE7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  <w:p w14:paraId="651BE836" w14:textId="014EE11B" w:rsidR="43AD9212" w:rsidRPr="00C24C3B" w:rsidRDefault="6E57A418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 xml:space="preserve">Oppgi kostnader for </w:t>
            </w:r>
            <w:r w:rsidR="59C38F26" w:rsidRPr="00C24C3B">
              <w:rPr>
                <w:rFonts w:ascii="Arial" w:hAnsi="Arial" w:cs="Arial"/>
                <w:szCs w:val="22"/>
              </w:rPr>
              <w:t>begge løsninger</w:t>
            </w:r>
            <w:r w:rsidR="00633A85" w:rsidRPr="00C24C3B">
              <w:rPr>
                <w:rFonts w:ascii="Arial" w:hAnsi="Arial" w:cs="Arial"/>
                <w:szCs w:val="22"/>
              </w:rPr>
              <w:t xml:space="preserve"> i </w:t>
            </w:r>
            <w:r w:rsidR="000355FD" w:rsidRPr="00C24C3B">
              <w:rPr>
                <w:rFonts w:ascii="Arial" w:hAnsi="Arial" w:cs="Arial"/>
                <w:szCs w:val="22"/>
              </w:rPr>
              <w:t xml:space="preserve">Bilag 2 </w:t>
            </w:r>
            <w:r w:rsidR="00633A85" w:rsidRPr="00C24C3B">
              <w:rPr>
                <w:rFonts w:ascii="Arial" w:hAnsi="Arial" w:cs="Arial"/>
                <w:szCs w:val="22"/>
              </w:rPr>
              <w:t>Prisskjema</w:t>
            </w:r>
          </w:p>
          <w:p w14:paraId="40DFD271" w14:textId="299974F9" w:rsidR="43AD9212" w:rsidRPr="00C24C3B" w:rsidRDefault="27AD781A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Gi en utfyllende beskrivelse av løsning</w:t>
            </w:r>
            <w:r w:rsidR="62283AFF" w:rsidRPr="00C24C3B">
              <w:rPr>
                <w:rFonts w:ascii="Arial" w:hAnsi="Arial" w:cs="Arial"/>
                <w:szCs w:val="22"/>
              </w:rPr>
              <w:t>er</w:t>
            </w:r>
            <w:r w:rsidR="33DF41A8" w:rsidRPr="00C24C3B">
              <w:rPr>
                <w:rFonts w:ascii="Arial" w:hAnsi="Arial" w:cs="Arial"/>
                <w:szCs w:val="22"/>
              </w:rPr>
              <w:t xml:space="preserve"> og</w:t>
            </w:r>
            <w:r w:rsidRPr="00C24C3B">
              <w:rPr>
                <w:rFonts w:ascii="Arial" w:hAnsi="Arial" w:cs="Arial"/>
                <w:szCs w:val="22"/>
              </w:rPr>
              <w:t xml:space="preserve"> </w:t>
            </w:r>
            <w:r w:rsidR="28DD0856" w:rsidRPr="00C24C3B">
              <w:rPr>
                <w:rFonts w:ascii="Arial" w:hAnsi="Arial" w:cs="Arial"/>
                <w:szCs w:val="22"/>
              </w:rPr>
              <w:t>metode</w:t>
            </w:r>
          </w:p>
          <w:p w14:paraId="13AA0790" w14:textId="7F294E71" w:rsidR="43AD9212" w:rsidRPr="00C24C3B" w:rsidRDefault="48D976E5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For alternativ b) skal det i tillegg oppgis:</w:t>
            </w:r>
          </w:p>
          <w:p w14:paraId="50DA6705" w14:textId="52C7567B" w:rsidR="43AD9212" w:rsidRPr="00C24C3B" w:rsidRDefault="48D976E5" w:rsidP="006F0ED8">
            <w:pPr>
              <w:pStyle w:val="Tabell"/>
              <w:numPr>
                <w:ilvl w:val="0"/>
                <w:numId w:val="3"/>
              </w:numPr>
              <w:spacing w:before="60" w:after="120"/>
              <w:ind w:left="359" w:hanging="359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Behov for forbruks</w:t>
            </w:r>
            <w:r w:rsidR="00681EF5">
              <w:rPr>
                <w:rFonts w:ascii="Arial" w:hAnsi="Arial" w:cs="Arial"/>
                <w:szCs w:val="22"/>
              </w:rPr>
              <w:t>-</w:t>
            </w:r>
            <w:r w:rsidRPr="00C24C3B">
              <w:rPr>
                <w:rFonts w:ascii="Arial" w:hAnsi="Arial" w:cs="Arial"/>
                <w:szCs w:val="22"/>
              </w:rPr>
              <w:t xml:space="preserve">materiell (f.eks. plater, </w:t>
            </w:r>
            <w:r w:rsidR="3AA6A19E" w:rsidRPr="00C24C3B">
              <w:rPr>
                <w:rFonts w:ascii="Arial" w:hAnsi="Arial" w:cs="Arial"/>
                <w:szCs w:val="22"/>
              </w:rPr>
              <w:t>ky</w:t>
            </w:r>
            <w:r w:rsidRPr="00C24C3B">
              <w:rPr>
                <w:rFonts w:ascii="Arial" w:hAnsi="Arial" w:cs="Arial"/>
                <w:szCs w:val="22"/>
              </w:rPr>
              <w:t>vetter, chips), inkl</w:t>
            </w:r>
            <w:r w:rsidR="00681EF5">
              <w:rPr>
                <w:rFonts w:ascii="Arial" w:hAnsi="Arial" w:cs="Arial"/>
                <w:szCs w:val="22"/>
              </w:rPr>
              <w:t>.</w:t>
            </w:r>
            <w:r w:rsidRPr="00C24C3B">
              <w:rPr>
                <w:rFonts w:ascii="Arial" w:hAnsi="Arial" w:cs="Arial"/>
                <w:szCs w:val="22"/>
              </w:rPr>
              <w:t xml:space="preserve"> estimert forbruk og kostnader </w:t>
            </w:r>
          </w:p>
          <w:p w14:paraId="6104D3C0" w14:textId="7479D6C4" w:rsidR="43AD9212" w:rsidRPr="00C24C3B" w:rsidRDefault="48D976E5" w:rsidP="006F0ED8">
            <w:pPr>
              <w:pStyle w:val="Tabell"/>
              <w:numPr>
                <w:ilvl w:val="0"/>
                <w:numId w:val="3"/>
              </w:numPr>
              <w:spacing w:before="60" w:after="120"/>
              <w:ind w:left="359" w:hanging="359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 xml:space="preserve">Behov for tilleggsutstyr eller moduler (f.eks. integrert leser, ekstra robotarm, platehåndtering eller annet periferiutstyr) </w:t>
            </w:r>
          </w:p>
          <w:p w14:paraId="5BF5DBD1" w14:textId="058EAB06" w:rsidR="43AD9212" w:rsidRPr="00C24C3B" w:rsidRDefault="48D976E5" w:rsidP="006F0ED8">
            <w:pPr>
              <w:pStyle w:val="Tabell"/>
              <w:numPr>
                <w:ilvl w:val="0"/>
                <w:numId w:val="3"/>
              </w:numPr>
              <w:spacing w:before="60" w:after="120"/>
              <w:ind w:left="359" w:hanging="359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Krav til vedlikehold og kalibrering</w:t>
            </w:r>
          </w:p>
          <w:p w14:paraId="380054AE" w14:textId="197F608E" w:rsidR="43AD9212" w:rsidRPr="00C24C3B" w:rsidRDefault="757189E9" w:rsidP="3E18DBB3">
            <w:pPr>
              <w:pStyle w:val="Tabell"/>
              <w:numPr>
                <w:ilvl w:val="0"/>
                <w:numId w:val="3"/>
              </w:numPr>
              <w:spacing w:before="60" w:after="120"/>
              <w:ind w:left="359" w:hanging="359"/>
              <w:rPr>
                <w:rFonts w:ascii="Arial" w:hAnsi="Arial" w:cs="Arial"/>
              </w:rPr>
            </w:pPr>
            <w:r w:rsidRPr="3E18DBB3">
              <w:rPr>
                <w:rFonts w:ascii="Arial" w:hAnsi="Arial" w:cs="Arial"/>
              </w:rPr>
              <w:t>Oppgi målenøyaktig</w:t>
            </w:r>
            <w:r w:rsidR="1CCA4407" w:rsidRPr="3E18DBB3">
              <w:rPr>
                <w:rFonts w:ascii="Arial" w:hAnsi="Arial" w:cs="Arial"/>
              </w:rPr>
              <w:t>-</w:t>
            </w:r>
            <w:r w:rsidRPr="3E18DBB3">
              <w:rPr>
                <w:rFonts w:ascii="Arial" w:hAnsi="Arial" w:cs="Arial"/>
              </w:rPr>
              <w:t>het</w:t>
            </w:r>
            <w:r w:rsidR="501440C9" w:rsidRPr="3E18DBB3">
              <w:rPr>
                <w:rFonts w:ascii="Arial" w:hAnsi="Arial" w:cs="Arial"/>
              </w:rPr>
              <w:t xml:space="preserve"> og prøvevolum som skal til for måling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14:paraId="08A14912" w14:textId="3F374287" w:rsidR="43AD9212" w:rsidRPr="00C24C3B" w:rsidRDefault="78A60DE7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A</w:t>
            </w:r>
            <w:r w:rsidR="00DB5B4B" w:rsidRPr="00C24C3B">
              <w:rPr>
                <w:rFonts w:ascii="Arial" w:hAnsi="Arial" w:cs="Arial"/>
                <w:b/>
                <w:bCs/>
                <w:szCs w:val="22"/>
              </w:rPr>
              <w:t>*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14:paraId="589E2DFE" w14:textId="34730E1C" w:rsidR="43AD9212" w:rsidRPr="00C24C3B" w:rsidRDefault="43AD9212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shd w:val="clear" w:color="auto" w:fill="FDE9D9" w:themeFill="accent6" w:themeFillTint="33"/>
          </w:tcPr>
          <w:p w14:paraId="1FE2E135" w14:textId="64D77E51" w:rsidR="43AD9212" w:rsidRPr="00C24C3B" w:rsidRDefault="43AD9212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FF2F8C" w:rsidRPr="00C24C3B" w14:paraId="6D66C65D" w14:textId="77777777" w:rsidTr="3E18DBB3">
        <w:trPr>
          <w:trHeight w:val="300"/>
        </w:trPr>
        <w:tc>
          <w:tcPr>
            <w:tcW w:w="704" w:type="dxa"/>
          </w:tcPr>
          <w:p w14:paraId="2114D0DF" w14:textId="1AF269E0" w:rsidR="2841A502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</w:t>
            </w:r>
            <w:r w:rsidR="00FC6D56" w:rsidRPr="00C24C3B">
              <w:rPr>
                <w:rFonts w:ascii="Arial" w:hAnsi="Arial"/>
                <w:szCs w:val="22"/>
              </w:rPr>
              <w:t>7</w:t>
            </w:r>
          </w:p>
        </w:tc>
        <w:tc>
          <w:tcPr>
            <w:tcW w:w="3510" w:type="dxa"/>
          </w:tcPr>
          <w:p w14:paraId="0CC7AC7E" w14:textId="1D7545D0" w:rsidR="001AD714" w:rsidRPr="00C24C3B" w:rsidRDefault="001AD714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DNA</w:t>
            </w:r>
            <w:r w:rsidR="00BC7B6B" w:rsidRPr="00C24C3B">
              <w:rPr>
                <w:rFonts w:ascii="Arial" w:hAnsi="Arial" w:cs="Arial"/>
                <w:b/>
                <w:szCs w:val="22"/>
              </w:rPr>
              <w:t>-n</w:t>
            </w:r>
            <w:r w:rsidRPr="00C24C3B">
              <w:rPr>
                <w:rFonts w:ascii="Arial" w:hAnsi="Arial" w:cs="Arial"/>
                <w:b/>
                <w:szCs w:val="22"/>
              </w:rPr>
              <w:t>ormalisering</w:t>
            </w:r>
            <w:r w:rsidRPr="00C24C3B">
              <w:rPr>
                <w:rFonts w:ascii="Arial" w:hAnsi="Arial" w:cs="Arial"/>
                <w:szCs w:val="22"/>
              </w:rPr>
              <w:t>: Prøver som ikke kan normaliseres pga. oppstilte kriterier (f.eks. for lav konsentrasjon</w:t>
            </w:r>
            <w:r w:rsidR="2FBCB145" w:rsidRPr="00C24C3B">
              <w:rPr>
                <w:rFonts w:ascii="Arial" w:hAnsi="Arial" w:cs="Arial"/>
                <w:szCs w:val="22"/>
              </w:rPr>
              <w:t>, ratio 260/280 utenfor grense</w:t>
            </w:r>
            <w:r w:rsidRPr="00C24C3B">
              <w:rPr>
                <w:rFonts w:ascii="Arial" w:hAnsi="Arial" w:cs="Arial"/>
                <w:szCs w:val="22"/>
              </w:rPr>
              <w:t>) skal automatisk loggføres i en egen fil (f.eks. CSV) for enkel identifisering.</w:t>
            </w:r>
          </w:p>
        </w:tc>
        <w:tc>
          <w:tcPr>
            <w:tcW w:w="2018" w:type="dxa"/>
          </w:tcPr>
          <w:p w14:paraId="76CF23B3" w14:textId="3F181B79" w:rsidR="2841A502" w:rsidRPr="00C24C3B" w:rsidRDefault="00FB6EC8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6036B053" w14:textId="6838463D" w:rsidR="2841A502" w:rsidRPr="00C24C3B" w:rsidRDefault="2841A502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124C2AF6" w14:textId="31394349" w:rsidR="2841A502" w:rsidRPr="00C24C3B" w:rsidRDefault="2841A502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0F0ABF93" w14:textId="42982381" w:rsidR="2841A502" w:rsidRPr="00C24C3B" w:rsidRDefault="2841A502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2841A502" w:rsidRPr="00C24C3B" w14:paraId="00ACDE95" w14:textId="77777777" w:rsidTr="3E18DBB3">
        <w:trPr>
          <w:trHeight w:val="300"/>
        </w:trPr>
        <w:tc>
          <w:tcPr>
            <w:tcW w:w="704" w:type="dxa"/>
          </w:tcPr>
          <w:p w14:paraId="038FD86E" w14:textId="4EFF0C9A" w:rsidR="2841A502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</w:t>
            </w:r>
            <w:r w:rsidR="00FC6D56" w:rsidRPr="00C24C3B">
              <w:rPr>
                <w:rFonts w:ascii="Arial" w:hAnsi="Arial"/>
                <w:szCs w:val="22"/>
              </w:rPr>
              <w:t>8</w:t>
            </w:r>
          </w:p>
        </w:tc>
        <w:tc>
          <w:tcPr>
            <w:tcW w:w="3510" w:type="dxa"/>
          </w:tcPr>
          <w:p w14:paraId="5D9C02E9" w14:textId="46F9E2F0" w:rsidR="6DFB2CFA" w:rsidRPr="00C24C3B" w:rsidRDefault="6DFB2CFA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DNA</w:t>
            </w:r>
            <w:r w:rsidR="00737039" w:rsidRPr="00C24C3B">
              <w:rPr>
                <w:rFonts w:ascii="Arial" w:hAnsi="Arial" w:cs="Arial"/>
                <w:b/>
                <w:szCs w:val="22"/>
              </w:rPr>
              <w:t>-n</w:t>
            </w:r>
            <w:r w:rsidRPr="00C24C3B">
              <w:rPr>
                <w:rFonts w:ascii="Arial" w:hAnsi="Arial" w:cs="Arial"/>
                <w:b/>
                <w:szCs w:val="22"/>
              </w:rPr>
              <w:t>ormalisering</w:t>
            </w:r>
            <w:r w:rsidRPr="00C24C3B">
              <w:rPr>
                <w:rFonts w:ascii="Arial" w:hAnsi="Arial" w:cs="Arial"/>
                <w:szCs w:val="22"/>
              </w:rPr>
              <w:t xml:space="preserve">: Metoden for DNA-normalisering skal være programmert slik at operatøren kan ta pause ved hvert steg i prosessen for kontroll. </w:t>
            </w:r>
            <w:r w:rsidR="225BF0F9" w:rsidRPr="00C24C3B">
              <w:rPr>
                <w:rFonts w:ascii="Arial" w:hAnsi="Arial" w:cs="Arial"/>
                <w:szCs w:val="22"/>
              </w:rPr>
              <w:t>(f</w:t>
            </w:r>
            <w:r w:rsidR="00737039" w:rsidRPr="00C24C3B">
              <w:rPr>
                <w:rFonts w:ascii="Arial" w:hAnsi="Arial" w:cs="Arial"/>
                <w:szCs w:val="22"/>
              </w:rPr>
              <w:t>.</w:t>
            </w:r>
            <w:r w:rsidR="225BF0F9" w:rsidRPr="00C24C3B">
              <w:rPr>
                <w:rFonts w:ascii="Arial" w:hAnsi="Arial" w:cs="Arial"/>
                <w:szCs w:val="22"/>
              </w:rPr>
              <w:t>eks</w:t>
            </w:r>
            <w:r w:rsidR="00737039" w:rsidRPr="00C24C3B">
              <w:rPr>
                <w:rFonts w:ascii="Arial" w:hAnsi="Arial" w:cs="Arial"/>
                <w:szCs w:val="22"/>
              </w:rPr>
              <w:t>.</w:t>
            </w:r>
            <w:r w:rsidR="225BF0F9" w:rsidRPr="00C24C3B">
              <w:rPr>
                <w:rFonts w:ascii="Arial" w:hAnsi="Arial" w:cs="Arial"/>
                <w:szCs w:val="22"/>
              </w:rPr>
              <w:t xml:space="preserve"> etter DNA måling, før </w:t>
            </w:r>
            <w:r w:rsidR="00737039" w:rsidRPr="00C24C3B">
              <w:rPr>
                <w:rFonts w:ascii="Arial" w:hAnsi="Arial" w:cs="Arial"/>
                <w:szCs w:val="22"/>
              </w:rPr>
              <w:t xml:space="preserve">normalisering </w:t>
            </w:r>
            <w:r w:rsidR="225BF0F9" w:rsidRPr="00C24C3B">
              <w:rPr>
                <w:rFonts w:ascii="Arial" w:hAnsi="Arial" w:cs="Arial"/>
                <w:szCs w:val="22"/>
              </w:rPr>
              <w:t>og før alikvotering)</w:t>
            </w:r>
            <w:r w:rsidR="001B5762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7784D4BE" w14:textId="16ED9407" w:rsidR="2841A502" w:rsidRPr="00C24C3B" w:rsidRDefault="00737039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51E0B1BA" w14:textId="6838463D" w:rsidR="2841A502" w:rsidRPr="00C24C3B" w:rsidRDefault="2841A502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7E1FB224" w14:textId="6ACCAA38" w:rsidR="2841A502" w:rsidRPr="00C24C3B" w:rsidRDefault="2841A502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32B040D6" w14:textId="2AAF2C62" w:rsidR="2841A502" w:rsidRPr="00C24C3B" w:rsidRDefault="2841A502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1D2121" w:rsidRPr="00C24C3B" w14:paraId="4282691D" w14:textId="77777777" w:rsidTr="3E18DBB3">
        <w:trPr>
          <w:trHeight w:val="300"/>
        </w:trPr>
        <w:tc>
          <w:tcPr>
            <w:tcW w:w="704" w:type="dxa"/>
            <w:shd w:val="clear" w:color="auto" w:fill="FDE9D9" w:themeFill="accent6" w:themeFillTint="33"/>
          </w:tcPr>
          <w:p w14:paraId="4C60A072" w14:textId="11F59C08" w:rsidR="221A95C0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3.1</w:t>
            </w:r>
            <w:r w:rsidR="00FC6D56" w:rsidRPr="00C24C3B">
              <w:rPr>
                <w:rFonts w:ascii="Arial" w:hAnsi="Arial"/>
                <w:szCs w:val="22"/>
              </w:rPr>
              <w:t>9</w:t>
            </w:r>
          </w:p>
        </w:tc>
        <w:tc>
          <w:tcPr>
            <w:tcW w:w="3510" w:type="dxa"/>
            <w:shd w:val="clear" w:color="auto" w:fill="FDE9D9" w:themeFill="accent6" w:themeFillTint="33"/>
          </w:tcPr>
          <w:p w14:paraId="290744BD" w14:textId="163694DF" w:rsidR="06971CBD" w:rsidRPr="00C24C3B" w:rsidRDefault="06971CBD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Annet</w:t>
            </w:r>
            <w:r w:rsidRPr="00C24C3B">
              <w:rPr>
                <w:rFonts w:ascii="Arial" w:hAnsi="Arial" w:cs="Arial"/>
                <w:szCs w:val="22"/>
              </w:rPr>
              <w:t>: Instrumentet bør pipettere så nøyaktig som mulig og ha så lav feilprosent som mulig</w:t>
            </w:r>
            <w:r w:rsidR="001B5762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  <w:shd w:val="clear" w:color="auto" w:fill="FDE9D9" w:themeFill="accent6" w:themeFillTint="33"/>
          </w:tcPr>
          <w:p w14:paraId="023F2302" w14:textId="1746F31E" w:rsidR="06971CBD" w:rsidRPr="00C24C3B" w:rsidRDefault="06971CBD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Beskriv</w:t>
            </w:r>
            <w:r w:rsidR="00737039" w:rsidRPr="00C24C3B">
              <w:rPr>
                <w:rFonts w:ascii="Arial" w:hAnsi="Arial" w:cs="Arial"/>
                <w:szCs w:val="22"/>
              </w:rPr>
              <w:t>else</w:t>
            </w:r>
            <w:r w:rsidR="00C12E20" w:rsidRPr="00C24C3B">
              <w:rPr>
                <w:rFonts w:ascii="Arial" w:hAnsi="Arial" w:cs="Arial"/>
                <w:szCs w:val="22"/>
              </w:rPr>
              <w:t xml:space="preserve"> og dokumentasjon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14:paraId="68AAEB15" w14:textId="5BA4F6EA" w:rsidR="1227F7B7" w:rsidRPr="00C24C3B" w:rsidRDefault="1227F7B7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B</w:t>
            </w:r>
          </w:p>
        </w:tc>
        <w:tc>
          <w:tcPr>
            <w:tcW w:w="1134" w:type="dxa"/>
            <w:shd w:val="clear" w:color="auto" w:fill="FDE9D9" w:themeFill="accent6" w:themeFillTint="33"/>
          </w:tcPr>
          <w:p w14:paraId="07AC4C7E" w14:textId="1EF93514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shd w:val="clear" w:color="auto" w:fill="FDE9D9" w:themeFill="accent6" w:themeFillTint="33"/>
          </w:tcPr>
          <w:p w14:paraId="5BB6851A" w14:textId="47030237" w:rsidR="221A95C0" w:rsidRPr="00C24C3B" w:rsidRDefault="221A95C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221A95C0" w:rsidRPr="00C24C3B" w14:paraId="773B4067" w14:textId="77777777" w:rsidTr="3E18DBB3">
        <w:trPr>
          <w:trHeight w:val="300"/>
        </w:trPr>
        <w:tc>
          <w:tcPr>
            <w:tcW w:w="704" w:type="dxa"/>
          </w:tcPr>
          <w:p w14:paraId="5ABA49F8" w14:textId="52C25A97" w:rsidR="221A95C0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</w:t>
            </w:r>
            <w:r w:rsidR="00FC6D56" w:rsidRPr="00C24C3B">
              <w:rPr>
                <w:rFonts w:ascii="Arial" w:hAnsi="Arial"/>
                <w:szCs w:val="22"/>
              </w:rPr>
              <w:t>20</w:t>
            </w:r>
          </w:p>
        </w:tc>
        <w:tc>
          <w:tcPr>
            <w:tcW w:w="3510" w:type="dxa"/>
          </w:tcPr>
          <w:p w14:paraId="19A8A063" w14:textId="7B83E64D" w:rsidR="06971CBD" w:rsidRPr="00C24C3B" w:rsidRDefault="201484BA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Annet</w:t>
            </w:r>
            <w:r w:rsidRPr="00C24C3B">
              <w:rPr>
                <w:rFonts w:ascii="Arial" w:hAnsi="Arial" w:cs="Arial"/>
                <w:szCs w:val="22"/>
              </w:rPr>
              <w:t>: Instrumentet må kunne vaskes og</w:t>
            </w:r>
            <w:r w:rsidR="3A2872CB" w:rsidRPr="00C24C3B">
              <w:rPr>
                <w:rFonts w:ascii="Arial" w:hAnsi="Arial" w:cs="Arial"/>
                <w:szCs w:val="22"/>
              </w:rPr>
              <w:t xml:space="preserve"> </w:t>
            </w:r>
            <w:r w:rsidRPr="00C24C3B">
              <w:rPr>
                <w:rFonts w:ascii="Arial" w:hAnsi="Arial" w:cs="Arial"/>
                <w:szCs w:val="22"/>
              </w:rPr>
              <w:t>dekontamineres</w:t>
            </w:r>
            <w:r w:rsidR="001B5762"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450806E1" w14:textId="030DB816" w:rsidR="06971CBD" w:rsidRPr="00C24C3B" w:rsidRDefault="000D0D12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0D59C7BA" w14:textId="04AD9698" w:rsidR="493BD389" w:rsidRPr="00C24C3B" w:rsidRDefault="493BD389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624AE382" w14:textId="5DCE6A66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3886FFA1" w14:textId="46236759" w:rsidR="221A95C0" w:rsidRPr="00C24C3B" w:rsidRDefault="221A95C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221A95C0" w:rsidRPr="00C24C3B" w14:paraId="75AB0060" w14:textId="77777777" w:rsidTr="3E18DBB3">
        <w:trPr>
          <w:trHeight w:val="300"/>
        </w:trPr>
        <w:tc>
          <w:tcPr>
            <w:tcW w:w="704" w:type="dxa"/>
          </w:tcPr>
          <w:p w14:paraId="3F8EDBE8" w14:textId="58F211AB" w:rsidR="221A95C0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3.2</w:t>
            </w:r>
            <w:r w:rsidR="00FC6D56" w:rsidRPr="00C24C3B">
              <w:rPr>
                <w:rFonts w:ascii="Arial" w:hAnsi="Arial"/>
                <w:szCs w:val="22"/>
              </w:rPr>
              <w:t>1</w:t>
            </w:r>
          </w:p>
        </w:tc>
        <w:tc>
          <w:tcPr>
            <w:tcW w:w="3510" w:type="dxa"/>
          </w:tcPr>
          <w:p w14:paraId="3E82027D" w14:textId="71250C43" w:rsidR="06971CBD" w:rsidRPr="00C24C3B" w:rsidRDefault="67CE4F98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Annet</w:t>
            </w:r>
            <w:r w:rsidRPr="00C24C3B">
              <w:rPr>
                <w:rFonts w:ascii="Arial" w:hAnsi="Arial" w:cs="Arial"/>
                <w:szCs w:val="22"/>
              </w:rPr>
              <w:t>: Instrumentet må ha UV-lys</w:t>
            </w:r>
            <w:r w:rsidR="65BCCBBD" w:rsidRPr="00C24C3B">
              <w:rPr>
                <w:rFonts w:ascii="Arial" w:hAnsi="Arial" w:cs="Arial"/>
                <w:szCs w:val="22"/>
              </w:rPr>
              <w:t xml:space="preserve">. </w:t>
            </w:r>
            <w:r w:rsidR="65BCCBBD" w:rsidRPr="00C24C3B">
              <w:rPr>
                <w:rFonts w:ascii="Arial" w:eastAsia="Segoe UI" w:hAnsi="Arial" w:cs="Arial"/>
                <w:szCs w:val="22"/>
              </w:rPr>
              <w:t>Leverandøren skal beskrive hvordan UV</w:t>
            </w:r>
            <w:r w:rsidR="00B338A3" w:rsidRPr="00C24C3B">
              <w:rPr>
                <w:rFonts w:ascii="Arial" w:eastAsia="Segoe UI" w:hAnsi="Arial" w:cs="Arial"/>
                <w:szCs w:val="22"/>
              </w:rPr>
              <w:t>-</w:t>
            </w:r>
            <w:r w:rsidR="65BCCBBD" w:rsidRPr="00C24C3B">
              <w:rPr>
                <w:rFonts w:ascii="Arial" w:eastAsia="Segoe UI" w:hAnsi="Arial" w:cs="Arial"/>
                <w:szCs w:val="22"/>
              </w:rPr>
              <w:t xml:space="preserve">desinfeksjon er </w:t>
            </w:r>
            <w:proofErr w:type="gramStart"/>
            <w:r w:rsidR="65BCCBBD" w:rsidRPr="00C24C3B">
              <w:rPr>
                <w:rFonts w:ascii="Arial" w:eastAsia="Segoe UI" w:hAnsi="Arial" w:cs="Arial"/>
                <w:szCs w:val="22"/>
              </w:rPr>
              <w:t>implementert</w:t>
            </w:r>
            <w:proofErr w:type="gramEnd"/>
            <w:r w:rsidR="65BCCBBD" w:rsidRPr="00C24C3B">
              <w:rPr>
                <w:rFonts w:ascii="Arial" w:eastAsia="Segoe UI" w:hAnsi="Arial" w:cs="Arial"/>
                <w:szCs w:val="22"/>
              </w:rPr>
              <w:t>, hvilke komponenter som eksponeres og eventuelle begrensninger anbefalt av produsent. Leverandøren skal også beskrive hvordan UV</w:t>
            </w:r>
            <w:r w:rsidR="00B338A3" w:rsidRPr="00C24C3B">
              <w:rPr>
                <w:rFonts w:ascii="Arial" w:eastAsia="Segoe UI" w:hAnsi="Arial" w:cs="Arial"/>
                <w:szCs w:val="22"/>
              </w:rPr>
              <w:t>-</w:t>
            </w:r>
            <w:r w:rsidR="65BCCBBD" w:rsidRPr="00C24C3B">
              <w:rPr>
                <w:rFonts w:ascii="Arial" w:eastAsia="Segoe UI" w:hAnsi="Arial" w:cs="Arial"/>
                <w:szCs w:val="22"/>
              </w:rPr>
              <w:t xml:space="preserve">lys påvirker </w:t>
            </w:r>
            <w:r w:rsidR="3A61F9C1" w:rsidRPr="00C24C3B">
              <w:rPr>
                <w:rFonts w:ascii="Arial" w:eastAsia="Segoe UI" w:hAnsi="Arial" w:cs="Arial"/>
                <w:szCs w:val="22"/>
              </w:rPr>
              <w:t>vedlikeholds-intervaller</w:t>
            </w:r>
            <w:r w:rsidR="65BCCBBD" w:rsidRPr="00C24C3B">
              <w:rPr>
                <w:rFonts w:ascii="Arial" w:eastAsia="Segoe UI" w:hAnsi="Arial" w:cs="Arial"/>
                <w:szCs w:val="22"/>
              </w:rPr>
              <w:t xml:space="preserve"> og komponentlevetid, med referanse til produsentens spesifikasjoner.</w:t>
            </w:r>
          </w:p>
        </w:tc>
        <w:tc>
          <w:tcPr>
            <w:tcW w:w="2018" w:type="dxa"/>
          </w:tcPr>
          <w:p w14:paraId="0092D37A" w14:textId="7134FA14" w:rsidR="06971CBD" w:rsidRPr="00C24C3B" w:rsidRDefault="23D2D110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Beskrivelse</w:t>
            </w:r>
          </w:p>
        </w:tc>
        <w:tc>
          <w:tcPr>
            <w:tcW w:w="850" w:type="dxa"/>
          </w:tcPr>
          <w:p w14:paraId="07EC7912" w14:textId="2B1A2C8E" w:rsidR="493BD389" w:rsidRPr="00C24C3B" w:rsidRDefault="493BD389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074D95E2" w14:textId="32906026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04AD5B02" w14:textId="039536A8" w:rsidR="221A95C0" w:rsidRPr="00C24C3B" w:rsidRDefault="221A95C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7159EE" w:rsidRPr="00C24C3B" w14:paraId="68ECFBB9" w14:textId="77777777" w:rsidTr="3E18DBB3">
        <w:trPr>
          <w:trHeight w:val="300"/>
        </w:trPr>
        <w:tc>
          <w:tcPr>
            <w:tcW w:w="704" w:type="dxa"/>
          </w:tcPr>
          <w:p w14:paraId="64623C7D" w14:textId="6E4A28A9" w:rsidR="221A95C0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3.2</w:t>
            </w:r>
            <w:r w:rsidR="00451A8D" w:rsidRPr="00C24C3B">
              <w:rPr>
                <w:rFonts w:ascii="Arial" w:hAnsi="Arial"/>
                <w:szCs w:val="22"/>
              </w:rPr>
              <w:t>2</w:t>
            </w:r>
          </w:p>
        </w:tc>
        <w:tc>
          <w:tcPr>
            <w:tcW w:w="3510" w:type="dxa"/>
          </w:tcPr>
          <w:p w14:paraId="0CD433AC" w14:textId="55D33991" w:rsidR="06971CBD" w:rsidRPr="00C24C3B" w:rsidRDefault="06971CBD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Annet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  <w:r w:rsidR="5AB27C97" w:rsidRPr="00C24C3B">
              <w:rPr>
                <w:rFonts w:ascii="Arial" w:eastAsia="Arial" w:hAnsi="Arial" w:cs="Arial"/>
                <w:color w:val="333333"/>
                <w:szCs w:val="22"/>
              </w:rPr>
              <w:t xml:space="preserve">Instrumentet må være kompatibelt med sterile pipettespisser med filter </w:t>
            </w:r>
            <w:r w:rsidR="5AB27C97" w:rsidRPr="00C24C3B">
              <w:rPr>
                <w:rFonts w:ascii="Arial" w:hAnsi="Arial" w:cs="Arial"/>
                <w:szCs w:val="22"/>
              </w:rPr>
              <w:t>(</w:t>
            </w:r>
            <w:proofErr w:type="spellStart"/>
            <w:r w:rsidR="5AB27C97" w:rsidRPr="00C24C3B">
              <w:rPr>
                <w:rFonts w:ascii="Arial" w:hAnsi="Arial" w:cs="Arial"/>
                <w:szCs w:val="22"/>
              </w:rPr>
              <w:t>RNAse</w:t>
            </w:r>
            <w:proofErr w:type="spellEnd"/>
            <w:r w:rsidR="5AB27C97" w:rsidRPr="00C24C3B">
              <w:rPr>
                <w:rFonts w:ascii="Arial" w:hAnsi="Arial" w:cs="Arial"/>
                <w:szCs w:val="22"/>
              </w:rPr>
              <w:t>/</w:t>
            </w:r>
            <w:proofErr w:type="spellStart"/>
            <w:r w:rsidR="5AB27C97" w:rsidRPr="00C24C3B">
              <w:rPr>
                <w:rFonts w:ascii="Arial" w:hAnsi="Arial" w:cs="Arial"/>
                <w:szCs w:val="22"/>
              </w:rPr>
              <w:t>DNAse</w:t>
            </w:r>
            <w:proofErr w:type="spellEnd"/>
            <w:r w:rsidR="5AB27C97" w:rsidRPr="00C24C3B">
              <w:rPr>
                <w:rFonts w:ascii="Arial" w:hAnsi="Arial" w:cs="Arial"/>
                <w:szCs w:val="22"/>
              </w:rPr>
              <w:t xml:space="preserve"> fri)</w:t>
            </w:r>
            <w:r w:rsidR="00270ED1" w:rsidRPr="00C24C3B">
              <w:rPr>
                <w:rFonts w:ascii="Arial" w:hAnsi="Arial" w:cs="Arial"/>
                <w:szCs w:val="22"/>
              </w:rPr>
              <w:t>.</w:t>
            </w:r>
            <w:r w:rsidR="5AB27C97" w:rsidRPr="00C24C3B">
              <w:rPr>
                <w:rFonts w:ascii="Arial" w:hAnsi="Arial" w:cs="Arial"/>
                <w:szCs w:val="22"/>
              </w:rPr>
              <w:t xml:space="preserve"> </w:t>
            </w:r>
            <w:r w:rsidR="66604FD9" w:rsidRPr="00C24C3B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2018" w:type="dxa"/>
          </w:tcPr>
          <w:p w14:paraId="4FA464A8" w14:textId="098717A1" w:rsidR="06971CBD" w:rsidRPr="00C24C3B" w:rsidRDefault="00813B3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75DB0DAD" w14:textId="0736377B" w:rsidR="4FA2F1A2" w:rsidRPr="00C24C3B" w:rsidRDefault="4FA2F1A2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2C283864" w14:textId="0A7F45F5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68DE60F1" w14:textId="3D9C409A" w:rsidR="221A95C0" w:rsidRPr="00C24C3B" w:rsidRDefault="221A95C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221A95C0" w:rsidRPr="00C24C3B" w14:paraId="41B653C6" w14:textId="77777777" w:rsidTr="3E18DBB3">
        <w:trPr>
          <w:trHeight w:val="300"/>
        </w:trPr>
        <w:tc>
          <w:tcPr>
            <w:tcW w:w="704" w:type="dxa"/>
          </w:tcPr>
          <w:p w14:paraId="390CDB4E" w14:textId="552990AD" w:rsidR="221A95C0" w:rsidRPr="00C24C3B" w:rsidRDefault="007E5164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3.2</w:t>
            </w:r>
            <w:r w:rsidR="00451A8D" w:rsidRPr="00C24C3B">
              <w:rPr>
                <w:rFonts w:ascii="Arial" w:hAnsi="Arial"/>
                <w:szCs w:val="22"/>
              </w:rPr>
              <w:t>3</w:t>
            </w:r>
          </w:p>
        </w:tc>
        <w:tc>
          <w:tcPr>
            <w:tcW w:w="3510" w:type="dxa"/>
          </w:tcPr>
          <w:p w14:paraId="53EB73F5" w14:textId="1D4BD3AC" w:rsidR="06971CBD" w:rsidRPr="00C24C3B" w:rsidRDefault="06971CBD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Annet</w:t>
            </w:r>
            <w:r w:rsidRPr="00C24C3B">
              <w:rPr>
                <w:rFonts w:ascii="Arial" w:hAnsi="Arial" w:cs="Arial"/>
                <w:szCs w:val="22"/>
              </w:rPr>
              <w:t>: Instrumentet må leveres med ekstra strømforsyning (UPS) får å tåle korte strømbrudd opp mot maks tre</w:t>
            </w:r>
            <w:r w:rsidR="001715E2" w:rsidRPr="00C24C3B">
              <w:rPr>
                <w:rFonts w:ascii="Arial" w:hAnsi="Arial" w:cs="Arial"/>
                <w:szCs w:val="22"/>
              </w:rPr>
              <w:t xml:space="preserve"> </w:t>
            </w:r>
            <w:r w:rsidRPr="00C24C3B">
              <w:rPr>
                <w:rFonts w:ascii="Arial" w:hAnsi="Arial" w:cs="Arial"/>
                <w:szCs w:val="22"/>
              </w:rPr>
              <w:t>minutter.</w:t>
            </w:r>
          </w:p>
        </w:tc>
        <w:tc>
          <w:tcPr>
            <w:tcW w:w="2018" w:type="dxa"/>
          </w:tcPr>
          <w:p w14:paraId="556F3FA0" w14:textId="1EA2218E" w:rsidR="06971CBD" w:rsidRPr="00C24C3B" w:rsidRDefault="00813B3F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</w:tcPr>
          <w:p w14:paraId="239A3A81" w14:textId="73C9B882" w:rsidR="5C67B490" w:rsidRPr="00C24C3B" w:rsidRDefault="5C67B49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A</w:t>
            </w:r>
          </w:p>
        </w:tc>
        <w:tc>
          <w:tcPr>
            <w:tcW w:w="1134" w:type="dxa"/>
          </w:tcPr>
          <w:p w14:paraId="7EBE2D23" w14:textId="395B5D6E" w:rsidR="221A95C0" w:rsidRPr="00C24C3B" w:rsidRDefault="221A95C0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74CF6B08" w14:textId="18BE755D" w:rsidR="221A95C0" w:rsidRPr="00C24C3B" w:rsidRDefault="221A95C0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7107F6" w:rsidRPr="00C24C3B" w14:paraId="73F9F943" w14:textId="77777777" w:rsidTr="3E18DBB3">
        <w:trPr>
          <w:trHeight w:val="300"/>
        </w:trPr>
        <w:tc>
          <w:tcPr>
            <w:tcW w:w="704" w:type="dxa"/>
          </w:tcPr>
          <w:p w14:paraId="680B1CE2" w14:textId="55EA309B" w:rsidR="007107F6" w:rsidRPr="00C24C3B" w:rsidRDefault="007107F6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3.24</w:t>
            </w:r>
          </w:p>
        </w:tc>
        <w:tc>
          <w:tcPr>
            <w:tcW w:w="3510" w:type="dxa"/>
          </w:tcPr>
          <w:p w14:paraId="0D5FF973" w14:textId="51FFA150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Annet:</w:t>
            </w:r>
            <w:r w:rsidRPr="00C24C3B">
              <w:rPr>
                <w:rFonts w:ascii="Arial" w:hAnsi="Arial" w:cs="Arial"/>
                <w:szCs w:val="22"/>
              </w:rPr>
              <w:t xml:space="preserve"> Instrumentet bør ha lavest mulig støynivå (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dBA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>) ved vanlig bruk.</w:t>
            </w:r>
          </w:p>
        </w:tc>
        <w:tc>
          <w:tcPr>
            <w:tcW w:w="2018" w:type="dxa"/>
          </w:tcPr>
          <w:p w14:paraId="35F1611B" w14:textId="0FF14D2C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 xml:space="preserve">Angi støynivå i </w:t>
            </w:r>
            <w:proofErr w:type="spellStart"/>
            <w:r w:rsidRPr="00C24C3B">
              <w:rPr>
                <w:rFonts w:ascii="Arial" w:hAnsi="Arial" w:cs="Arial"/>
                <w:szCs w:val="22"/>
              </w:rPr>
              <w:t>dBA</w:t>
            </w:r>
            <w:proofErr w:type="spellEnd"/>
            <w:r w:rsidRPr="00C24C3B">
              <w:rPr>
                <w:rFonts w:ascii="Arial" w:hAnsi="Arial" w:cs="Arial"/>
                <w:szCs w:val="22"/>
              </w:rPr>
              <w:t xml:space="preserve"> ved vanlig bruk</w:t>
            </w:r>
          </w:p>
        </w:tc>
        <w:tc>
          <w:tcPr>
            <w:tcW w:w="850" w:type="dxa"/>
          </w:tcPr>
          <w:p w14:paraId="082728B8" w14:textId="372A57F1" w:rsidR="007107F6" w:rsidRPr="00C24C3B" w:rsidRDefault="007107F6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B</w:t>
            </w:r>
          </w:p>
        </w:tc>
        <w:tc>
          <w:tcPr>
            <w:tcW w:w="1134" w:type="dxa"/>
          </w:tcPr>
          <w:p w14:paraId="6151E180" w14:textId="77777777" w:rsidR="007107F6" w:rsidRPr="00C24C3B" w:rsidRDefault="007107F6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1D44D05B" w14:textId="77777777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7107F6" w:rsidRPr="00C24C3B" w14:paraId="6B3B5AFE" w14:textId="77777777" w:rsidTr="3E18DBB3">
        <w:trPr>
          <w:trHeight w:val="300"/>
        </w:trPr>
        <w:tc>
          <w:tcPr>
            <w:tcW w:w="704" w:type="dxa"/>
          </w:tcPr>
          <w:p w14:paraId="0B1F1362" w14:textId="005AEA9B" w:rsidR="007107F6" w:rsidRPr="00C24C3B" w:rsidRDefault="007107F6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3.25</w:t>
            </w:r>
          </w:p>
        </w:tc>
        <w:tc>
          <w:tcPr>
            <w:tcW w:w="3510" w:type="dxa"/>
          </w:tcPr>
          <w:p w14:paraId="1B0D8E9F" w14:textId="45ACF7A4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Annet</w:t>
            </w:r>
            <w:r w:rsidRPr="00C24C3B">
              <w:rPr>
                <w:rFonts w:ascii="Arial" w:hAnsi="Arial" w:cs="Arial"/>
                <w:szCs w:val="22"/>
              </w:rPr>
              <w:t xml:space="preserve">: </w:t>
            </w:r>
            <w:r w:rsidRPr="00C24C3B">
              <w:rPr>
                <w:rFonts w:ascii="Arial" w:eastAsia="Arial" w:hAnsi="Arial" w:cs="Arial"/>
                <w:szCs w:val="22"/>
              </w:rPr>
              <w:t>Daglig/ukentlig vedlikehold bør kunne utføres av bruker på en enkel og effektiv måte. Beskriv kort prosedyre for brukers vedlikehold av tilbudt utstyr inklusive informasjon om frekvens/intervall og tidsbruk</w:t>
            </w:r>
            <w:r w:rsidRPr="00C24C3B">
              <w:rPr>
                <w:rFonts w:ascii="Arial" w:hAnsi="Arial" w:cs="Arial"/>
                <w:szCs w:val="22"/>
              </w:rPr>
              <w:t>.</w:t>
            </w:r>
          </w:p>
        </w:tc>
        <w:tc>
          <w:tcPr>
            <w:tcW w:w="2018" w:type="dxa"/>
          </w:tcPr>
          <w:p w14:paraId="3ADABC93" w14:textId="3D69709C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Beskrivelse</w:t>
            </w:r>
          </w:p>
        </w:tc>
        <w:tc>
          <w:tcPr>
            <w:tcW w:w="850" w:type="dxa"/>
          </w:tcPr>
          <w:p w14:paraId="52B4520F" w14:textId="161146DD" w:rsidR="007107F6" w:rsidRPr="00C24C3B" w:rsidRDefault="007107F6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B</w:t>
            </w:r>
          </w:p>
        </w:tc>
        <w:tc>
          <w:tcPr>
            <w:tcW w:w="1134" w:type="dxa"/>
          </w:tcPr>
          <w:p w14:paraId="6847B22A" w14:textId="3ED2A0A1" w:rsidR="007107F6" w:rsidRPr="00C24C3B" w:rsidRDefault="007107F6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407AF1FD" w14:textId="6C70D5B0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7107F6" w:rsidRPr="00C24C3B" w14:paraId="028DE8E9" w14:textId="77777777" w:rsidTr="3E18DBB3">
        <w:trPr>
          <w:trHeight w:val="300"/>
        </w:trPr>
        <w:tc>
          <w:tcPr>
            <w:tcW w:w="704" w:type="dxa"/>
          </w:tcPr>
          <w:p w14:paraId="373924E8" w14:textId="46E336B4" w:rsidR="007107F6" w:rsidRPr="00C24C3B" w:rsidRDefault="007107F6" w:rsidP="006F0ED8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3.26</w:t>
            </w:r>
          </w:p>
        </w:tc>
        <w:tc>
          <w:tcPr>
            <w:tcW w:w="3510" w:type="dxa"/>
          </w:tcPr>
          <w:p w14:paraId="7F7B1FB3" w14:textId="77777777" w:rsidR="0053527D" w:rsidRDefault="007107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>Annet</w:t>
            </w:r>
            <w:r w:rsidRPr="00C24C3B">
              <w:rPr>
                <w:rFonts w:ascii="Arial" w:hAnsi="Arial" w:cs="Arial"/>
                <w:szCs w:val="22"/>
              </w:rPr>
              <w:t>: Eventuelle instrumentspesifikke forbruksvarer prises separat i Bilag 2 Prisskjema</w:t>
            </w:r>
            <w:r w:rsidRPr="0025158F">
              <w:rPr>
                <w:rFonts w:ascii="Arial" w:hAnsi="Arial" w:cs="Arial"/>
                <w:szCs w:val="22"/>
              </w:rPr>
              <w:t xml:space="preserve">. </w:t>
            </w:r>
          </w:p>
          <w:p w14:paraId="684C8C14" w14:textId="1EB777C9" w:rsidR="0025158F" w:rsidRDefault="007107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25158F">
              <w:rPr>
                <w:rFonts w:ascii="Arial" w:hAnsi="Arial" w:cs="Arial"/>
                <w:szCs w:val="22"/>
              </w:rPr>
              <w:t xml:space="preserve">Leverandør bes også oppgi en totalkostnad </w:t>
            </w:r>
            <w:r w:rsidR="00BA7D6F" w:rsidRPr="0025158F">
              <w:rPr>
                <w:rFonts w:ascii="Arial" w:hAnsi="Arial" w:cs="Arial"/>
                <w:szCs w:val="22"/>
              </w:rPr>
              <w:t xml:space="preserve">for </w:t>
            </w:r>
            <w:r w:rsidR="0065621D" w:rsidRPr="0025158F">
              <w:rPr>
                <w:rFonts w:ascii="Arial" w:hAnsi="Arial" w:cs="Arial"/>
                <w:szCs w:val="22"/>
              </w:rPr>
              <w:t xml:space="preserve">konsentrasjonsmåling </w:t>
            </w:r>
            <w:r w:rsidRPr="0025158F">
              <w:rPr>
                <w:rFonts w:ascii="Arial" w:hAnsi="Arial" w:cs="Arial"/>
                <w:szCs w:val="22"/>
              </w:rPr>
              <w:t xml:space="preserve">pr. år i Bilag 2 Prisskjema. </w:t>
            </w:r>
          </w:p>
          <w:p w14:paraId="7F6F91D0" w14:textId="76745778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E0294">
              <w:rPr>
                <w:rFonts w:ascii="Arial" w:hAnsi="Arial" w:cs="Arial"/>
                <w:szCs w:val="22"/>
              </w:rPr>
              <w:t xml:space="preserve">I evalueringssammenheng vil </w:t>
            </w:r>
            <w:r w:rsidR="003A1F73" w:rsidRPr="00EE0294">
              <w:rPr>
                <w:rFonts w:ascii="Arial" w:hAnsi="Arial" w:cs="Arial"/>
                <w:szCs w:val="22"/>
              </w:rPr>
              <w:t>19</w:t>
            </w:r>
            <w:r w:rsidRPr="00EE0294">
              <w:rPr>
                <w:rFonts w:ascii="Arial" w:hAnsi="Arial" w:cs="Arial"/>
                <w:szCs w:val="22"/>
              </w:rPr>
              <w:t>.</w:t>
            </w:r>
            <w:r w:rsidR="003A1F73" w:rsidRPr="00EE0294">
              <w:rPr>
                <w:rFonts w:ascii="Arial" w:hAnsi="Arial" w:cs="Arial"/>
                <w:szCs w:val="22"/>
              </w:rPr>
              <w:t>200 (</w:t>
            </w:r>
            <w:r w:rsidR="00B0694E" w:rsidRPr="00EE0294">
              <w:rPr>
                <w:rFonts w:ascii="Arial" w:hAnsi="Arial" w:cs="Arial"/>
                <w:szCs w:val="22"/>
              </w:rPr>
              <w:t>20*96 per år)</w:t>
            </w:r>
            <w:r w:rsidR="0025158F" w:rsidRPr="00EE0294">
              <w:rPr>
                <w:rFonts w:ascii="Arial" w:hAnsi="Arial" w:cs="Arial"/>
                <w:szCs w:val="22"/>
              </w:rPr>
              <w:t xml:space="preserve"> </w:t>
            </w:r>
            <w:r w:rsidR="003A1F73" w:rsidRPr="00EE0294">
              <w:rPr>
                <w:rFonts w:ascii="Arial" w:hAnsi="Arial" w:cs="Arial"/>
                <w:szCs w:val="22"/>
              </w:rPr>
              <w:t xml:space="preserve">konsentrasjonsmålinger </w:t>
            </w:r>
            <w:r w:rsidRPr="00EE0294">
              <w:rPr>
                <w:rFonts w:ascii="Arial" w:hAnsi="Arial" w:cs="Arial"/>
                <w:szCs w:val="22"/>
              </w:rPr>
              <w:t>bli lagt til grunn.</w:t>
            </w:r>
          </w:p>
        </w:tc>
        <w:tc>
          <w:tcPr>
            <w:tcW w:w="2018" w:type="dxa"/>
          </w:tcPr>
          <w:p w14:paraId="492DFC6E" w14:textId="77777777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Beskrivelse</w:t>
            </w:r>
          </w:p>
          <w:p w14:paraId="6407E13C" w14:textId="3A5B0D12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Priser oppgis i Bilag 2 Prisskjema</w:t>
            </w:r>
          </w:p>
        </w:tc>
        <w:tc>
          <w:tcPr>
            <w:tcW w:w="850" w:type="dxa"/>
          </w:tcPr>
          <w:p w14:paraId="481A0918" w14:textId="3098B178" w:rsidR="007107F6" w:rsidRPr="00C24C3B" w:rsidRDefault="007107F6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C24C3B">
              <w:rPr>
                <w:rFonts w:ascii="Arial" w:hAnsi="Arial" w:cs="Arial"/>
                <w:b/>
                <w:szCs w:val="22"/>
              </w:rPr>
              <w:t>I</w:t>
            </w:r>
          </w:p>
        </w:tc>
        <w:tc>
          <w:tcPr>
            <w:tcW w:w="1134" w:type="dxa"/>
          </w:tcPr>
          <w:p w14:paraId="62190888" w14:textId="04A8728A" w:rsidR="007107F6" w:rsidRPr="00C24C3B" w:rsidRDefault="007107F6" w:rsidP="006F0ED8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15B18E70" w14:textId="6FA932C5" w:rsidR="007107F6" w:rsidRPr="00C24C3B" w:rsidRDefault="007107F6" w:rsidP="006F0ED8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D35D47" w:rsidRPr="00C24C3B" w14:paraId="29E482A5" w14:textId="77777777" w:rsidTr="3E18DBB3">
        <w:trPr>
          <w:trHeight w:val="300"/>
        </w:trPr>
        <w:tc>
          <w:tcPr>
            <w:tcW w:w="704" w:type="dxa"/>
          </w:tcPr>
          <w:p w14:paraId="0F151548" w14:textId="07A1F768" w:rsidR="00D35D47" w:rsidRPr="00C24C3B" w:rsidRDefault="00D35D47" w:rsidP="007C23D7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C24C3B">
              <w:rPr>
                <w:rFonts w:ascii="Arial" w:hAnsi="Arial"/>
                <w:szCs w:val="22"/>
              </w:rPr>
              <w:t>3.2</w:t>
            </w:r>
            <w:r w:rsidR="007C23D7">
              <w:rPr>
                <w:rFonts w:ascii="Arial" w:hAnsi="Arial"/>
                <w:szCs w:val="22"/>
              </w:rPr>
              <w:t>7</w:t>
            </w:r>
          </w:p>
        </w:tc>
        <w:tc>
          <w:tcPr>
            <w:tcW w:w="3510" w:type="dxa"/>
          </w:tcPr>
          <w:p w14:paraId="36DE2D52" w14:textId="3752C56E" w:rsidR="00D35D47" w:rsidRPr="00C24C3B" w:rsidRDefault="00D35D47" w:rsidP="00D35D47">
            <w:pPr>
              <w:pStyle w:val="Tabell"/>
              <w:spacing w:before="60" w:after="120"/>
              <w:rPr>
                <w:rFonts w:ascii="Arial" w:hAnsi="Arial" w:cs="Arial"/>
                <w:b/>
                <w:bCs/>
                <w:szCs w:val="22"/>
              </w:rPr>
            </w:pPr>
            <w:r w:rsidRPr="00C24C3B">
              <w:rPr>
                <w:rFonts w:ascii="Arial" w:hAnsi="Arial" w:cs="Arial"/>
                <w:b/>
                <w:bCs/>
                <w:szCs w:val="22"/>
              </w:rPr>
              <w:t xml:space="preserve">Annet: </w:t>
            </w:r>
            <w:r w:rsidRPr="00C24C3B">
              <w:rPr>
                <w:rFonts w:ascii="Arial" w:hAnsi="Arial" w:cs="Arial"/>
                <w:szCs w:val="22"/>
              </w:rPr>
              <w:t xml:space="preserve">Oppgi ca. </w:t>
            </w:r>
            <w:r w:rsidRPr="00C24C3B">
              <w:rPr>
                <w:rFonts w:ascii="Arial" w:eastAsia="Arial" w:hAnsi="Arial" w:cs="Arial"/>
                <w:szCs w:val="22"/>
              </w:rPr>
              <w:t>leveringstid, samt tid før ferdigstillelse av SAT.</w:t>
            </w:r>
          </w:p>
        </w:tc>
        <w:tc>
          <w:tcPr>
            <w:tcW w:w="2018" w:type="dxa"/>
          </w:tcPr>
          <w:p w14:paraId="047D652E" w14:textId="1E67A8A7" w:rsidR="00D35D47" w:rsidRPr="00C24C3B" w:rsidRDefault="00914B74" w:rsidP="00D35D47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C24C3B">
              <w:rPr>
                <w:rFonts w:ascii="Arial" w:hAnsi="Arial" w:cs="Arial"/>
                <w:szCs w:val="22"/>
              </w:rPr>
              <w:t>Beskrivelse</w:t>
            </w:r>
          </w:p>
        </w:tc>
        <w:tc>
          <w:tcPr>
            <w:tcW w:w="850" w:type="dxa"/>
          </w:tcPr>
          <w:p w14:paraId="599F46A3" w14:textId="7B7EE612" w:rsidR="00D35D47" w:rsidRPr="00C24C3B" w:rsidRDefault="00914B74" w:rsidP="00D35D47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I</w:t>
            </w:r>
          </w:p>
        </w:tc>
        <w:tc>
          <w:tcPr>
            <w:tcW w:w="1134" w:type="dxa"/>
          </w:tcPr>
          <w:p w14:paraId="4E65CC82" w14:textId="77777777" w:rsidR="00D35D47" w:rsidRPr="00C24C3B" w:rsidRDefault="00D35D47" w:rsidP="00D35D47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</w:tcPr>
          <w:p w14:paraId="32636348" w14:textId="77777777" w:rsidR="00D35D47" w:rsidRPr="00C24C3B" w:rsidRDefault="00D35D47" w:rsidP="00D35D47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</w:tbl>
    <w:p w14:paraId="6C09F677" w14:textId="5ED2A5AE" w:rsidR="221A95C0" w:rsidRPr="006F0ED8" w:rsidRDefault="221A95C0" w:rsidP="00D35D47">
      <w:pPr>
        <w:pStyle w:val="Heading3"/>
        <w:numPr>
          <w:ilvl w:val="0"/>
          <w:numId w:val="0"/>
        </w:numPr>
        <w:spacing w:before="60" w:after="120" w:line="264" w:lineRule="auto"/>
        <w:rPr>
          <w:rFonts w:ascii="Arial" w:hAnsi="Arial"/>
        </w:rPr>
      </w:pPr>
    </w:p>
    <w:p w14:paraId="62ED0D16" w14:textId="77777777" w:rsidR="00C61E32" w:rsidRPr="00270573" w:rsidRDefault="00C61E32" w:rsidP="004E55EA">
      <w:pPr>
        <w:rPr>
          <w:rFonts w:ascii="Arial" w:hAnsi="Arial" w:cs="Arial"/>
        </w:rPr>
      </w:pPr>
    </w:p>
    <w:p w14:paraId="798E76E2" w14:textId="5BFDC930" w:rsidR="009F6A1F" w:rsidRPr="00270573" w:rsidRDefault="002B56D0" w:rsidP="00007D6C">
      <w:pPr>
        <w:widowControl/>
        <w:spacing w:line="240" w:lineRule="auto"/>
        <w:jc w:val="left"/>
        <w:rPr>
          <w:rFonts w:ascii="Arial" w:hAnsi="Arial" w:cs="Arial"/>
        </w:rPr>
      </w:pPr>
      <w:r w:rsidRPr="00270573">
        <w:rPr>
          <w:rFonts w:ascii="Arial" w:hAnsi="Arial" w:cs="Arial"/>
        </w:rPr>
        <w:br w:type="page"/>
      </w:r>
    </w:p>
    <w:p w14:paraId="21F04D4D" w14:textId="0E15D5D0" w:rsidR="004E55EA" w:rsidRPr="00270573" w:rsidRDefault="004E55EA" w:rsidP="004E55EA">
      <w:pPr>
        <w:pStyle w:val="Heading1"/>
        <w:widowControl/>
        <w:spacing w:after="60" w:line="240" w:lineRule="auto"/>
        <w:jc w:val="left"/>
        <w:rPr>
          <w:rFonts w:ascii="Arial" w:hAnsi="Arial"/>
        </w:rPr>
      </w:pPr>
      <w:bookmarkStart w:id="14" w:name="_Toc230007259"/>
      <w:r w:rsidRPr="00270573">
        <w:rPr>
          <w:rFonts w:ascii="Arial" w:hAnsi="Arial"/>
        </w:rPr>
        <w:t xml:space="preserve">Krav til </w:t>
      </w:r>
      <w:r w:rsidR="00A24579" w:rsidRPr="00270573">
        <w:rPr>
          <w:rFonts w:ascii="Arial" w:hAnsi="Arial"/>
        </w:rPr>
        <w:t>service</w:t>
      </w:r>
      <w:r w:rsidR="003A3E2B">
        <w:rPr>
          <w:rFonts w:ascii="Arial" w:hAnsi="Arial"/>
        </w:rPr>
        <w:t xml:space="preserve"> (vektes </w:t>
      </w:r>
      <w:r w:rsidR="00DA2E08" w:rsidRPr="00B56D07">
        <w:rPr>
          <w:rFonts w:ascii="Arial" w:hAnsi="Arial"/>
        </w:rPr>
        <w:t>1</w:t>
      </w:r>
      <w:r w:rsidR="00E86786">
        <w:rPr>
          <w:rFonts w:ascii="Arial" w:hAnsi="Arial"/>
        </w:rPr>
        <w:t>0</w:t>
      </w:r>
      <w:r w:rsidR="003A3E2B" w:rsidRPr="00B56D07">
        <w:rPr>
          <w:rFonts w:ascii="Arial" w:hAnsi="Arial"/>
        </w:rPr>
        <w:t>%</w:t>
      </w:r>
      <w:r w:rsidR="003A3E2B">
        <w:rPr>
          <w:rFonts w:ascii="Arial" w:hAnsi="Arial"/>
        </w:rPr>
        <w:t xml:space="preserve"> av kvalitet)</w:t>
      </w:r>
      <w:bookmarkEnd w:id="14"/>
    </w:p>
    <w:p w14:paraId="1472B8A5" w14:textId="77777777" w:rsidR="00DF2215" w:rsidRPr="00270573" w:rsidRDefault="00DF2215" w:rsidP="00DF2215">
      <w:pPr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13278" w:type="dxa"/>
        <w:tblLayout w:type="fixed"/>
        <w:tblLook w:val="0000" w:firstRow="0" w:lastRow="0" w:firstColumn="0" w:lastColumn="0" w:noHBand="0" w:noVBand="0"/>
      </w:tblPr>
      <w:tblGrid>
        <w:gridCol w:w="704"/>
        <w:gridCol w:w="3510"/>
        <w:gridCol w:w="2018"/>
        <w:gridCol w:w="850"/>
        <w:gridCol w:w="1134"/>
        <w:gridCol w:w="5062"/>
      </w:tblGrid>
      <w:tr w:rsidR="009C6A5E" w:rsidRPr="00E92800" w14:paraId="10ABD65C" w14:textId="77777777" w:rsidTr="44CD8A37">
        <w:trPr>
          <w:tblHeader/>
        </w:trPr>
        <w:tc>
          <w:tcPr>
            <w:tcW w:w="70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1D276C1" w14:textId="77777777" w:rsidR="009C6A5E" w:rsidRPr="00E92800" w:rsidRDefault="009C6A5E" w:rsidP="00E92800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>Kundens krav</w:t>
            </w:r>
          </w:p>
        </w:tc>
        <w:tc>
          <w:tcPr>
            <w:tcW w:w="61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52228096" w14:textId="77777777" w:rsidR="009C6A5E" w:rsidRPr="00E92800" w:rsidRDefault="009C6A5E" w:rsidP="00E92800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>Leverandørens besvarelse</w:t>
            </w:r>
          </w:p>
        </w:tc>
      </w:tr>
      <w:tr w:rsidR="009C6A5E" w:rsidRPr="00E92800" w14:paraId="35134E00" w14:textId="77777777" w:rsidTr="006C2075">
        <w:trPr>
          <w:tblHeader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B4B2F0F" w14:textId="77777777" w:rsidR="009C6A5E" w:rsidRPr="00E92800" w:rsidRDefault="009C6A5E" w:rsidP="00E92800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>Nr.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E592FA8" w14:textId="77777777" w:rsidR="009C6A5E" w:rsidRPr="00E92800" w:rsidRDefault="009C6A5E" w:rsidP="00E92800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>Beskrivelse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E863EBC" w14:textId="77777777" w:rsidR="009C6A5E" w:rsidRPr="00E92800" w:rsidRDefault="009C6A5E" w:rsidP="00E92800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>Type dokumentasjon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3F219221" w14:textId="77777777" w:rsidR="009C6A5E" w:rsidRPr="00E92800" w:rsidRDefault="009C6A5E" w:rsidP="00E92800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>Type krav</w:t>
            </w:r>
          </w:p>
          <w:p w14:paraId="05EFE20B" w14:textId="77777777" w:rsidR="009C6A5E" w:rsidRPr="00E92800" w:rsidRDefault="009C6A5E" w:rsidP="00E92800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5EBF829B" w14:textId="77777777" w:rsidR="009C6A5E" w:rsidRPr="00E92800" w:rsidRDefault="009C6A5E" w:rsidP="00E92800">
            <w:pPr>
              <w:snapToGrid w:val="0"/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>Tilbys</w:t>
            </w:r>
          </w:p>
          <w:p w14:paraId="74026081" w14:textId="77777777" w:rsidR="009C6A5E" w:rsidRPr="00E92800" w:rsidRDefault="009C6A5E" w:rsidP="00E92800">
            <w:pPr>
              <w:spacing w:before="60" w:after="120"/>
              <w:jc w:val="center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>(Ja/Nei/Delvis)</w:t>
            </w:r>
          </w:p>
        </w:tc>
        <w:tc>
          <w:tcPr>
            <w:tcW w:w="5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1A3D19CB" w14:textId="77777777" w:rsidR="009C6A5E" w:rsidRPr="00E92800" w:rsidRDefault="009C6A5E" w:rsidP="00E92800">
            <w:pPr>
              <w:snapToGrid w:val="0"/>
              <w:spacing w:before="60" w:after="120"/>
              <w:rPr>
                <w:rFonts w:ascii="Arial" w:hAnsi="Arial" w:cs="Arial"/>
                <w:b/>
                <w:szCs w:val="22"/>
              </w:rPr>
            </w:pPr>
            <w:r w:rsidRPr="00E92800">
              <w:rPr>
                <w:rFonts w:ascii="Arial" w:hAnsi="Arial" w:cs="Arial"/>
                <w:b/>
                <w:szCs w:val="22"/>
              </w:rPr>
              <w:t xml:space="preserve">Løsningsbeskrivelse </w:t>
            </w:r>
          </w:p>
        </w:tc>
      </w:tr>
      <w:tr w:rsidR="006F185A" w:rsidRPr="00E92800" w14:paraId="0C1D0D70" w14:textId="77777777" w:rsidTr="006C2075">
        <w:trPr>
          <w:trHeight w:val="30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2EDCE053" w14:textId="4EB3E7A4" w:rsidR="37FD50B8" w:rsidRPr="00E92800" w:rsidRDefault="00B243CE" w:rsidP="00E92800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E92800">
              <w:rPr>
                <w:rFonts w:ascii="Arial" w:hAnsi="Arial"/>
                <w:szCs w:val="22"/>
              </w:rPr>
              <w:t>4.1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401E8EE9" w14:textId="77777777" w:rsidR="00481B50" w:rsidRPr="00E92800" w:rsidRDefault="7E11F6F9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Leverandøren skal tilby minimum 24 måneders full garanti på maskinvare og programvare, regnet fra dato for godkjent installasjon/overtakelse</w:t>
            </w:r>
            <w:r w:rsidR="003A30F5" w:rsidRPr="00E92800">
              <w:rPr>
                <w:rFonts w:ascii="Arial" w:hAnsi="Arial" w:cs="Arial"/>
                <w:szCs w:val="22"/>
              </w:rPr>
              <w:t>.</w:t>
            </w:r>
            <w:r w:rsidR="00481B50" w:rsidRPr="00E92800">
              <w:rPr>
                <w:rFonts w:ascii="Arial" w:hAnsi="Arial" w:cs="Arial"/>
                <w:szCs w:val="22"/>
              </w:rPr>
              <w:t xml:space="preserve"> </w:t>
            </w:r>
          </w:p>
          <w:p w14:paraId="0646D78F" w14:textId="78102FFA" w:rsidR="7E11F6F9" w:rsidRPr="00E92800" w:rsidRDefault="7431C277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 xml:space="preserve">Det gis </w:t>
            </w:r>
            <w:r w:rsidR="341923CF" w:rsidRPr="00E92800">
              <w:rPr>
                <w:rFonts w:ascii="Arial" w:hAnsi="Arial" w:cs="Arial"/>
                <w:szCs w:val="22"/>
              </w:rPr>
              <w:t>uttelling</w:t>
            </w:r>
            <w:r w:rsidRPr="00E92800">
              <w:rPr>
                <w:rFonts w:ascii="Arial" w:hAnsi="Arial" w:cs="Arial"/>
                <w:szCs w:val="22"/>
              </w:rPr>
              <w:t xml:space="preserve"> for utvidet garantitid utover minimumskravet (f.eks. 3 eller 5 år), samt opsjon på forlengelse av garanti.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63FB29D" w14:textId="1588A488" w:rsidR="7E11F6F9" w:rsidRPr="00E92800" w:rsidRDefault="7E11F6F9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Beskrivelse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0FDBE8F6" w14:textId="25573220" w:rsidR="7E11F6F9" w:rsidRPr="00E92800" w:rsidRDefault="7E11F6F9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E92800">
              <w:rPr>
                <w:rFonts w:ascii="Arial" w:hAnsi="Arial" w:cs="Arial"/>
                <w:b/>
                <w:bCs/>
                <w:szCs w:val="22"/>
              </w:rPr>
              <w:t>A</w:t>
            </w:r>
            <w:r w:rsidR="00481B50" w:rsidRPr="00E92800">
              <w:rPr>
                <w:rFonts w:ascii="Arial" w:hAnsi="Arial" w:cs="Arial"/>
                <w:b/>
                <w:bCs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1211EE64" w14:textId="734B105E" w:rsidR="37FD50B8" w:rsidRPr="00E92800" w:rsidRDefault="37FD50B8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9E2E63" w14:textId="0E793499" w:rsidR="37FD50B8" w:rsidRPr="00E92800" w:rsidRDefault="37FD50B8" w:rsidP="00E92800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814BF6" w:rsidRPr="00E92800" w14:paraId="07FA901B" w14:textId="77777777" w:rsidTr="006C2075">
        <w:trPr>
          <w:trHeight w:val="30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4C504D" w14:textId="7F6087FE" w:rsidR="00814BF6" w:rsidRPr="00E92800" w:rsidRDefault="76785511" w:rsidP="00E92800">
            <w:pPr>
              <w:pStyle w:val="Heading3"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E92800">
              <w:rPr>
                <w:rFonts w:ascii="Arial" w:hAnsi="Arial"/>
                <w:szCs w:val="22"/>
              </w:rPr>
              <w:t>4.2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B1643A" w14:textId="399E2577" w:rsidR="00814BF6" w:rsidRPr="00E92800" w:rsidRDefault="2B7DACD5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b/>
                <w:bCs/>
                <w:szCs w:val="22"/>
              </w:rPr>
              <w:t>Opsjon</w:t>
            </w:r>
            <w:r w:rsidRPr="00E92800">
              <w:rPr>
                <w:rFonts w:ascii="Arial" w:hAnsi="Arial" w:cs="Arial"/>
                <w:szCs w:val="22"/>
              </w:rPr>
              <w:t xml:space="preserve">: </w:t>
            </w:r>
            <w:r w:rsidR="5E595B6A" w:rsidRPr="00E92800">
              <w:rPr>
                <w:rFonts w:ascii="Arial" w:hAnsi="Arial" w:cs="Arial"/>
                <w:szCs w:val="22"/>
              </w:rPr>
              <w:t>Leverandøren skal tilby fullservice-</w:t>
            </w:r>
            <w:r w:rsidR="6C6AD201" w:rsidRPr="00E92800">
              <w:rPr>
                <w:rFonts w:ascii="Arial" w:hAnsi="Arial" w:cs="Arial"/>
                <w:szCs w:val="22"/>
              </w:rPr>
              <w:t>avtale etter</w:t>
            </w:r>
            <w:r w:rsidR="19EFD4A8" w:rsidRPr="00E92800">
              <w:rPr>
                <w:rFonts w:ascii="Arial" w:hAnsi="Arial" w:cs="Arial"/>
                <w:szCs w:val="22"/>
              </w:rPr>
              <w:t xml:space="preserve"> garantiperiodens utløp.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6D1C9" w14:textId="77777777" w:rsidR="00814BF6" w:rsidRPr="00E92800" w:rsidRDefault="12326C35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Bekreftelse</w:t>
            </w:r>
          </w:p>
          <w:p w14:paraId="4210C243" w14:textId="091FA5C2" w:rsidR="00F43F28" w:rsidRPr="00E92800" w:rsidRDefault="08B9EBA8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 xml:space="preserve">Beskrivelse av </w:t>
            </w:r>
            <w:r w:rsidR="48D228DC" w:rsidRPr="00E92800">
              <w:rPr>
                <w:rFonts w:ascii="Arial" w:hAnsi="Arial" w:cs="Arial"/>
                <w:szCs w:val="22"/>
              </w:rPr>
              <w:t>hva som inngår, periodisk vedlikehold og responstid</w:t>
            </w:r>
          </w:p>
          <w:p w14:paraId="615EDF22" w14:textId="5BF4B173" w:rsidR="00E93FAD" w:rsidRPr="00E92800" w:rsidRDefault="2C65DA7D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Pris</w:t>
            </w:r>
            <w:r w:rsidR="76785511" w:rsidRPr="00E92800">
              <w:rPr>
                <w:rFonts w:ascii="Arial" w:hAnsi="Arial" w:cs="Arial"/>
                <w:szCs w:val="22"/>
              </w:rPr>
              <w:t xml:space="preserve"> oppgis i Bilag 2 Prisskjema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A301EF" w14:textId="3AEC837B" w:rsidR="00814BF6" w:rsidRPr="00E92800" w:rsidRDefault="60CDD88D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E92800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8DD47C" w14:textId="77777777" w:rsidR="00814BF6" w:rsidRPr="00E92800" w:rsidRDefault="00814BF6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1D8EC3" w14:textId="77777777" w:rsidR="00814BF6" w:rsidRPr="00E92800" w:rsidRDefault="00814BF6" w:rsidP="00E92800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6F185A" w:rsidRPr="00E92800" w14:paraId="1D1C0A44" w14:textId="77777777" w:rsidTr="006C2075">
        <w:trPr>
          <w:trHeight w:val="300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A2E8B1" w14:textId="0E78A08E" w:rsidR="00E725CB" w:rsidRPr="00E92800" w:rsidRDefault="0C96155E" w:rsidP="00E92800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E92800">
              <w:rPr>
                <w:rFonts w:ascii="Arial" w:hAnsi="Arial"/>
                <w:szCs w:val="22"/>
              </w:rPr>
              <w:t>4.3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556B887" w14:textId="1AC23BBE" w:rsidR="00E877EE" w:rsidRPr="00E92800" w:rsidRDefault="0C96155E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 xml:space="preserve">Beskriv </w:t>
            </w:r>
            <w:r w:rsidR="0A37CC17" w:rsidRPr="00E92800">
              <w:rPr>
                <w:rFonts w:ascii="Arial" w:hAnsi="Arial" w:cs="Arial"/>
                <w:szCs w:val="22"/>
              </w:rPr>
              <w:t xml:space="preserve">eventuelle andre </w:t>
            </w:r>
            <w:r w:rsidRPr="00E92800">
              <w:rPr>
                <w:rFonts w:ascii="Arial" w:hAnsi="Arial" w:cs="Arial"/>
                <w:szCs w:val="22"/>
              </w:rPr>
              <w:t>opsjoner for serviceavtale etter endt garantitid. Oppgi nivå av service, hva som inngår, periodisk vedlikehold og responstid.</w:t>
            </w:r>
          </w:p>
          <w:p w14:paraId="2CC59FF9" w14:textId="44EB837D" w:rsidR="00E877EE" w:rsidRPr="00E92800" w:rsidRDefault="60CDD88D" w:rsidP="00E92800">
            <w:pPr>
              <w:pStyle w:val="Tabell"/>
              <w:spacing w:before="60" w:after="120"/>
              <w:rPr>
                <w:rFonts w:ascii="Arial" w:hAnsi="Arial" w:cs="Arial"/>
                <w:i/>
                <w:iCs/>
                <w:szCs w:val="22"/>
              </w:rPr>
            </w:pPr>
            <w:r w:rsidRPr="00E92800">
              <w:rPr>
                <w:rFonts w:ascii="Arial" w:hAnsi="Arial" w:cs="Arial"/>
                <w:i/>
                <w:iCs/>
                <w:szCs w:val="22"/>
              </w:rPr>
              <w:t>Det vil være opp til Kunden å velge</w:t>
            </w:r>
            <w:r w:rsidR="200AD217" w:rsidRPr="00E92800">
              <w:rPr>
                <w:rFonts w:ascii="Arial" w:hAnsi="Arial" w:cs="Arial"/>
                <w:i/>
                <w:iCs/>
                <w:szCs w:val="22"/>
              </w:rPr>
              <w:t xml:space="preserve"> </w:t>
            </w:r>
            <w:r w:rsidR="0AC7055D" w:rsidRPr="00E92800">
              <w:rPr>
                <w:rFonts w:ascii="Arial" w:hAnsi="Arial" w:cs="Arial"/>
                <w:i/>
                <w:iCs/>
                <w:szCs w:val="22"/>
              </w:rPr>
              <w:t>om og hvilken type serviceavtale</w:t>
            </w:r>
            <w:r w:rsidR="05B98B23" w:rsidRPr="00E92800">
              <w:rPr>
                <w:rFonts w:ascii="Arial" w:hAnsi="Arial" w:cs="Arial"/>
                <w:i/>
                <w:iCs/>
                <w:szCs w:val="22"/>
              </w:rPr>
              <w:t xml:space="preserve"> som</w:t>
            </w:r>
            <w:r w:rsidR="0A37CC17" w:rsidRPr="00E92800">
              <w:rPr>
                <w:rFonts w:ascii="Arial" w:hAnsi="Arial" w:cs="Arial"/>
                <w:i/>
                <w:iCs/>
                <w:szCs w:val="22"/>
              </w:rPr>
              <w:t xml:space="preserve"> benyttes.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FA1D2" w14:textId="77777777" w:rsidR="00E725CB" w:rsidRPr="00E92800" w:rsidRDefault="0C96155E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Beskrivelse</w:t>
            </w:r>
          </w:p>
          <w:p w14:paraId="3496ECD9" w14:textId="576A7902" w:rsidR="00E877EE" w:rsidRPr="00E92800" w:rsidRDefault="60CDD88D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Pris oppgis i Bilag 2 Prisskjema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090F0F" w14:textId="77777777" w:rsidR="00E725CB" w:rsidRPr="00E92800" w:rsidRDefault="0C96155E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E92800">
              <w:rPr>
                <w:rFonts w:ascii="Arial" w:hAnsi="Arial" w:cs="Arial"/>
                <w:b/>
                <w:bCs/>
                <w:szCs w:val="22"/>
              </w:rPr>
              <w:t>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937E33" w14:textId="77777777" w:rsidR="00E725CB" w:rsidRPr="00E92800" w:rsidRDefault="00E725CB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26B300" w14:textId="77777777" w:rsidR="00E725CB" w:rsidRPr="00E92800" w:rsidRDefault="00E725CB" w:rsidP="00E92800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  <w:p w14:paraId="585D5CDE" w14:textId="40AA2FDC" w:rsidR="003F1117" w:rsidRPr="00E92800" w:rsidRDefault="003F1117" w:rsidP="00E92800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542A03" w:rsidRPr="00E92800" w14:paraId="252DAEFA" w14:textId="77777777" w:rsidTr="006C207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C008DB" w14:textId="4B513410" w:rsidR="00542A03" w:rsidRPr="00E92800" w:rsidRDefault="7B546835" w:rsidP="00E92800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E92800">
              <w:rPr>
                <w:rFonts w:ascii="Arial" w:hAnsi="Arial"/>
                <w:szCs w:val="22"/>
              </w:rPr>
              <w:t>4.</w:t>
            </w:r>
            <w:r w:rsidR="0C96155E" w:rsidRPr="00E92800">
              <w:rPr>
                <w:rFonts w:ascii="Arial" w:hAnsi="Arial"/>
                <w:szCs w:val="22"/>
              </w:rPr>
              <w:t>4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920A2FD" w14:textId="22C48A80" w:rsidR="00542A03" w:rsidRPr="00E92800" w:rsidDel="00993547" w:rsidRDefault="00542A03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Service på utstyret må inkludere kalibrering av</w:t>
            </w:r>
            <w:r w:rsidR="006638AD" w:rsidRPr="00E92800">
              <w:rPr>
                <w:rFonts w:ascii="Arial" w:hAnsi="Arial" w:cs="Arial"/>
                <w:szCs w:val="22"/>
              </w:rPr>
              <w:t xml:space="preserve"> </w:t>
            </w:r>
            <w:r w:rsidRPr="00E92800">
              <w:rPr>
                <w:rFonts w:ascii="Arial" w:hAnsi="Arial" w:cs="Arial"/>
                <w:szCs w:val="22"/>
              </w:rPr>
              <w:t>pipetteringskanaler og</w:t>
            </w:r>
            <w:r w:rsidR="006638AD" w:rsidRPr="00E92800">
              <w:rPr>
                <w:rFonts w:ascii="Arial" w:hAnsi="Arial" w:cs="Arial"/>
                <w:szCs w:val="22"/>
              </w:rPr>
              <w:t xml:space="preserve"> </w:t>
            </w:r>
            <w:r w:rsidRPr="00E92800">
              <w:rPr>
                <w:rFonts w:ascii="Arial" w:hAnsi="Arial" w:cs="Arial"/>
                <w:szCs w:val="22"/>
              </w:rPr>
              <w:t>pipetteringshodet og</w:t>
            </w:r>
            <w:r w:rsidR="006638AD" w:rsidRPr="00E92800">
              <w:rPr>
                <w:rFonts w:ascii="Arial" w:hAnsi="Arial" w:cs="Arial"/>
                <w:szCs w:val="22"/>
              </w:rPr>
              <w:t xml:space="preserve"> </w:t>
            </w:r>
            <w:r w:rsidRPr="00E92800">
              <w:rPr>
                <w:rFonts w:ascii="Arial" w:hAnsi="Arial" w:cs="Arial"/>
                <w:szCs w:val="22"/>
              </w:rPr>
              <w:t>verifikasjon av volums</w:t>
            </w:r>
            <w:r w:rsidR="006638AD" w:rsidRPr="00E92800">
              <w:rPr>
                <w:rFonts w:ascii="Arial" w:hAnsi="Arial" w:cs="Arial"/>
                <w:szCs w:val="22"/>
              </w:rPr>
              <w:t xml:space="preserve"> </w:t>
            </w:r>
            <w:r w:rsidRPr="00E92800">
              <w:rPr>
                <w:rFonts w:ascii="Arial" w:hAnsi="Arial" w:cs="Arial"/>
                <w:szCs w:val="22"/>
              </w:rPr>
              <w:t>nøyaktighet. Servicepersonell må oversende</w:t>
            </w:r>
            <w:r w:rsidR="006638AD" w:rsidRPr="00E92800">
              <w:rPr>
                <w:rFonts w:ascii="Arial" w:hAnsi="Arial" w:cs="Arial"/>
                <w:szCs w:val="22"/>
              </w:rPr>
              <w:t xml:space="preserve"> </w:t>
            </w:r>
            <w:r w:rsidRPr="00E92800">
              <w:rPr>
                <w:rFonts w:ascii="Arial" w:hAnsi="Arial" w:cs="Arial"/>
                <w:szCs w:val="22"/>
              </w:rPr>
              <w:t xml:space="preserve">kalibreringsrapport til </w:t>
            </w:r>
            <w:r w:rsidR="00A01660" w:rsidRPr="00E92800">
              <w:rPr>
                <w:rFonts w:ascii="Arial" w:hAnsi="Arial" w:cs="Arial"/>
                <w:szCs w:val="22"/>
              </w:rPr>
              <w:t>K</w:t>
            </w:r>
            <w:r w:rsidRPr="00E92800">
              <w:rPr>
                <w:rFonts w:ascii="Arial" w:hAnsi="Arial" w:cs="Arial"/>
                <w:szCs w:val="22"/>
              </w:rPr>
              <w:t>unde ved endt service.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966D4" w14:textId="09F23567" w:rsidR="00542A03" w:rsidRPr="00E92800" w:rsidRDefault="00542A03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8A9F38" w14:textId="5D095DBB" w:rsidR="00542A03" w:rsidRPr="00E92800" w:rsidRDefault="00542A03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E92800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0AF6C4" w14:textId="77777777" w:rsidR="00542A03" w:rsidRPr="00E92800" w:rsidRDefault="00542A03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9ABB9" w14:textId="77777777" w:rsidR="00542A03" w:rsidRPr="00E92800" w:rsidRDefault="00542A03" w:rsidP="00E92800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6F185A" w:rsidRPr="00E92800" w14:paraId="7389D845" w14:textId="77777777" w:rsidTr="006C2075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3B1E9D5" w14:textId="16B95DA0" w:rsidR="00542A03" w:rsidRPr="00E92800" w:rsidRDefault="7B546835" w:rsidP="00E92800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64" w:lineRule="auto"/>
              <w:rPr>
                <w:rFonts w:ascii="Arial" w:hAnsi="Arial"/>
                <w:szCs w:val="22"/>
              </w:rPr>
            </w:pPr>
            <w:r w:rsidRPr="00E92800">
              <w:rPr>
                <w:rFonts w:ascii="Arial" w:hAnsi="Arial"/>
                <w:szCs w:val="22"/>
              </w:rPr>
              <w:t>4.</w:t>
            </w:r>
            <w:r w:rsidR="76785511" w:rsidRPr="00E92800">
              <w:rPr>
                <w:rFonts w:ascii="Arial" w:hAnsi="Arial"/>
                <w:szCs w:val="22"/>
              </w:rPr>
              <w:t>5</w:t>
            </w:r>
          </w:p>
        </w:tc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DD4B48" w14:textId="2E60D6DC" w:rsidR="00542A03" w:rsidRPr="00E92800" w:rsidRDefault="00542A03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Servicepersonell bør være tilgengelig i Norge, minimum</w:t>
            </w:r>
            <w:r w:rsidR="00A01660" w:rsidRPr="00E92800">
              <w:rPr>
                <w:rFonts w:ascii="Arial" w:hAnsi="Arial" w:cs="Arial"/>
                <w:szCs w:val="22"/>
              </w:rPr>
              <w:t xml:space="preserve"> </w:t>
            </w:r>
            <w:r w:rsidR="7B546835" w:rsidRPr="00E92800">
              <w:rPr>
                <w:rFonts w:ascii="Arial" w:hAnsi="Arial" w:cs="Arial"/>
                <w:szCs w:val="22"/>
              </w:rPr>
              <w:t>Norden.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E1FF1" w14:textId="37CDD8EA" w:rsidR="00542A03" w:rsidRPr="00E92800" w:rsidRDefault="00542A03" w:rsidP="00E92800">
            <w:pPr>
              <w:pStyle w:val="Tabell"/>
              <w:spacing w:before="60" w:after="120"/>
              <w:rPr>
                <w:rFonts w:ascii="Arial" w:hAnsi="Arial" w:cs="Arial"/>
                <w:szCs w:val="22"/>
              </w:rPr>
            </w:pPr>
            <w:r w:rsidRPr="00E92800">
              <w:rPr>
                <w:rFonts w:ascii="Arial" w:hAnsi="Arial" w:cs="Arial"/>
                <w:szCs w:val="22"/>
              </w:rPr>
              <w:t>Beskrivelse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A18F0E" w14:textId="32A818F0" w:rsidR="00542A03" w:rsidRPr="00E92800" w:rsidRDefault="00542A03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E92800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A9D3A05" w14:textId="77777777" w:rsidR="00542A03" w:rsidRPr="00E92800" w:rsidRDefault="00542A03" w:rsidP="00E92800">
            <w:pPr>
              <w:pStyle w:val="Tabell"/>
              <w:spacing w:before="60" w:after="120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C7AECD" w14:textId="77777777" w:rsidR="00542A03" w:rsidRPr="00E92800" w:rsidRDefault="00542A03" w:rsidP="00E92800">
            <w:pPr>
              <w:pStyle w:val="Tabell"/>
              <w:spacing w:before="60" w:after="120"/>
              <w:rPr>
                <w:rFonts w:ascii="Arial" w:hAnsi="Arial" w:cs="Arial"/>
                <w:color w:val="0070C0"/>
                <w:szCs w:val="22"/>
              </w:rPr>
            </w:pPr>
          </w:p>
        </w:tc>
      </w:tr>
    </w:tbl>
    <w:p w14:paraId="5F47E354" w14:textId="63A0E06B" w:rsidR="2841A502" w:rsidRDefault="2841A502" w:rsidP="2841A502">
      <w:bookmarkStart w:id="15" w:name="_Toc181359060"/>
    </w:p>
    <w:p w14:paraId="5C410527" w14:textId="77777777" w:rsidR="00A01660" w:rsidRDefault="00A01660" w:rsidP="2841A502"/>
    <w:p w14:paraId="785C277C" w14:textId="77777777" w:rsidR="00A01660" w:rsidRDefault="00A01660" w:rsidP="2841A502"/>
    <w:p w14:paraId="45076946" w14:textId="77777777" w:rsidR="00A01660" w:rsidRDefault="00A01660" w:rsidP="2841A502"/>
    <w:p w14:paraId="6C64E525" w14:textId="77777777" w:rsidR="00A01660" w:rsidRDefault="00A01660" w:rsidP="2841A502"/>
    <w:p w14:paraId="209F87CD" w14:textId="77777777" w:rsidR="00A01660" w:rsidRDefault="00A01660" w:rsidP="2841A502"/>
    <w:p w14:paraId="09889129" w14:textId="77777777" w:rsidR="00A01660" w:rsidRPr="00270573" w:rsidRDefault="00A01660" w:rsidP="2841A502">
      <w:pPr>
        <w:rPr>
          <w:rFonts w:ascii="Arial" w:hAnsi="Arial" w:cs="Arial"/>
        </w:rPr>
      </w:pPr>
    </w:p>
    <w:p w14:paraId="46627F70" w14:textId="3FB03841" w:rsidR="00155746" w:rsidRPr="00270573" w:rsidRDefault="00155746" w:rsidP="008662DA">
      <w:pPr>
        <w:pStyle w:val="Heading1"/>
        <w:widowControl/>
        <w:spacing w:after="60" w:line="240" w:lineRule="auto"/>
        <w:ind w:left="431" w:hanging="431"/>
        <w:jc w:val="left"/>
        <w:rPr>
          <w:rFonts w:ascii="Arial" w:hAnsi="Arial"/>
        </w:rPr>
      </w:pPr>
      <w:bookmarkStart w:id="16" w:name="_Toc230007260"/>
      <w:r w:rsidRPr="00270573">
        <w:rPr>
          <w:rFonts w:ascii="Arial" w:hAnsi="Arial"/>
        </w:rPr>
        <w:t xml:space="preserve">Krav til </w:t>
      </w:r>
      <w:r w:rsidR="71AA456C" w:rsidRPr="00270573">
        <w:rPr>
          <w:rFonts w:ascii="Arial" w:hAnsi="Arial"/>
        </w:rPr>
        <w:t>opplæring</w:t>
      </w:r>
      <w:bookmarkEnd w:id="15"/>
      <w:bookmarkEnd w:id="16"/>
    </w:p>
    <w:p w14:paraId="6B005136" w14:textId="77777777" w:rsidR="00155746" w:rsidRPr="00270573" w:rsidRDefault="00155746" w:rsidP="00155746"/>
    <w:tbl>
      <w:tblPr>
        <w:tblW w:w="13278" w:type="dxa"/>
        <w:tblLayout w:type="fixed"/>
        <w:tblLook w:val="0000" w:firstRow="0" w:lastRow="0" w:firstColumn="0" w:lastColumn="0" w:noHBand="0" w:noVBand="0"/>
      </w:tblPr>
      <w:tblGrid>
        <w:gridCol w:w="704"/>
        <w:gridCol w:w="3402"/>
        <w:gridCol w:w="1984"/>
        <w:gridCol w:w="852"/>
        <w:gridCol w:w="1134"/>
        <w:gridCol w:w="5202"/>
      </w:tblGrid>
      <w:tr w:rsidR="00711399" w:rsidRPr="00270573" w14:paraId="6E2CC379" w14:textId="77777777" w:rsidTr="2841A502">
        <w:trPr>
          <w:tblHeader/>
        </w:trPr>
        <w:tc>
          <w:tcPr>
            <w:tcW w:w="69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2C7AD45" w14:textId="77777777" w:rsidR="2841A502" w:rsidRPr="00270573" w:rsidRDefault="2841A502" w:rsidP="00AC2AA2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Kundens krav</w:t>
            </w:r>
          </w:p>
        </w:tc>
        <w:tc>
          <w:tcPr>
            <w:tcW w:w="6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15324D9A" w14:textId="77777777" w:rsidR="2841A502" w:rsidRPr="00270573" w:rsidRDefault="2841A502" w:rsidP="00AC2AA2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Leverandørens besvarelse</w:t>
            </w:r>
          </w:p>
        </w:tc>
      </w:tr>
      <w:tr w:rsidR="00711399" w:rsidRPr="00270573" w14:paraId="75C6EFB8" w14:textId="77777777" w:rsidTr="00A01660">
        <w:trPr>
          <w:tblHeader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568B152" w14:textId="77777777" w:rsidR="2841A502" w:rsidRPr="00270573" w:rsidRDefault="2841A502" w:rsidP="00AC2AA2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Nr.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0693937" w14:textId="77777777" w:rsidR="2841A502" w:rsidRPr="00270573" w:rsidRDefault="2841A502" w:rsidP="00AC2AA2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Beskrivelse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1837748" w14:textId="77777777" w:rsidR="2841A502" w:rsidRPr="00270573" w:rsidRDefault="2841A502" w:rsidP="00AC2AA2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Type dokumentasjon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623D8BBE" w14:textId="77777777" w:rsidR="2841A502" w:rsidRPr="00270573" w:rsidRDefault="2841A502" w:rsidP="00AC2AA2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Type krav</w:t>
            </w:r>
          </w:p>
          <w:p w14:paraId="5C989635" w14:textId="77777777" w:rsidR="2841A502" w:rsidRPr="00270573" w:rsidRDefault="2841A502" w:rsidP="00AC2AA2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7BAF6003" w14:textId="77777777" w:rsidR="2841A502" w:rsidRPr="00270573" w:rsidRDefault="2841A502" w:rsidP="00AC2AA2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Tilbys</w:t>
            </w:r>
          </w:p>
          <w:p w14:paraId="5BCB9FB7" w14:textId="77777777" w:rsidR="2841A502" w:rsidRPr="00270573" w:rsidRDefault="2841A502" w:rsidP="00AC2AA2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(Ja/Nei/Delvis)</w:t>
            </w:r>
          </w:p>
        </w:tc>
        <w:tc>
          <w:tcPr>
            <w:tcW w:w="5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76AAF50B" w14:textId="77777777" w:rsidR="2841A502" w:rsidRPr="00270573" w:rsidRDefault="2841A502" w:rsidP="00AC2AA2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 xml:space="preserve">Løsningsbeskrivelse </w:t>
            </w:r>
          </w:p>
        </w:tc>
      </w:tr>
      <w:tr w:rsidR="003851ED" w:rsidRPr="00270573" w14:paraId="7D2C00B6" w14:textId="77777777" w:rsidTr="00A01660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1CE388" w14:textId="4479C93E" w:rsidR="003851ED" w:rsidRPr="003851ED" w:rsidRDefault="003851ED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</w:rPr>
            </w:pPr>
            <w:r w:rsidRPr="00270573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>.1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20317FD" w14:textId="21ACA480" w:rsidR="003851ED" w:rsidRPr="00270573" w:rsidRDefault="003851ED" w:rsidP="003851ED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Bruker- og superbrukeropplæring skal tilbys. Leverandør bes om å legge ved informasjon om hvordan det kan legges til rette for dette, og inkludere dette i tilbudet som en opsjon.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794BD" w14:textId="77777777" w:rsidR="003851ED" w:rsidRPr="00270573" w:rsidRDefault="003851ED" w:rsidP="003851ED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Bekreftelse og beskrivelse</w:t>
            </w:r>
          </w:p>
          <w:p w14:paraId="3C733B46" w14:textId="27B0D4D4" w:rsidR="003851ED" w:rsidRPr="00270573" w:rsidRDefault="003851ED" w:rsidP="003851ED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Pris oppgis i Bilag 2 Prisskjema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169067" w14:textId="5342869F" w:rsidR="003851ED" w:rsidRPr="00270573" w:rsidRDefault="003851ED" w:rsidP="003851E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04C52BF" w14:textId="77777777" w:rsidR="003851ED" w:rsidRPr="00270573" w:rsidRDefault="003851ED" w:rsidP="003851E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7E6B10" w14:textId="77777777" w:rsidR="003851ED" w:rsidRPr="00270573" w:rsidRDefault="003851ED" w:rsidP="003851ED">
            <w:pPr>
              <w:pStyle w:val="Tabell"/>
              <w:spacing w:before="60" w:after="120" w:line="22" w:lineRule="atLeast"/>
              <w:rPr>
                <w:rFonts w:ascii="Arial" w:hAnsi="Arial" w:cs="Arial"/>
                <w:color w:val="0070C0"/>
                <w:szCs w:val="22"/>
              </w:rPr>
            </w:pPr>
          </w:p>
        </w:tc>
      </w:tr>
      <w:tr w:rsidR="003851ED" w:rsidRPr="00270573" w14:paraId="35A7732F" w14:textId="77777777" w:rsidTr="00A01660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FDDAFD5" w14:textId="23F8CB54" w:rsidR="003851ED" w:rsidRPr="003851ED" w:rsidRDefault="003851ED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5.2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12797C9" w14:textId="772F73F3" w:rsidR="003851ED" w:rsidRPr="00270573" w:rsidRDefault="003851ED" w:rsidP="003851ED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Oppgi mulighet for repetisjon for superbrukere.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3C15F" w14:textId="77777777" w:rsidR="003851ED" w:rsidRPr="00270573" w:rsidRDefault="003851ED" w:rsidP="003851ED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Beskrivelse</w:t>
            </w:r>
          </w:p>
          <w:p w14:paraId="7709ABC6" w14:textId="69C5A92B" w:rsidR="003851ED" w:rsidRPr="00270573" w:rsidRDefault="003851ED" w:rsidP="003851ED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Pris oppgis i Bilag 2 Prisskjema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E636D75" w14:textId="5014CC19" w:rsidR="003851ED" w:rsidRPr="00270573" w:rsidRDefault="003851ED" w:rsidP="003851E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szCs w:val="22"/>
              </w:rPr>
            </w:pPr>
            <w:r w:rsidRPr="00270573">
              <w:rPr>
                <w:rFonts w:ascii="Arial" w:hAnsi="Arial" w:cs="Arial"/>
                <w:b/>
                <w:szCs w:val="22"/>
              </w:rPr>
              <w:t>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047996" w14:textId="77777777" w:rsidR="003851ED" w:rsidRPr="00270573" w:rsidRDefault="003851ED" w:rsidP="003851E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color w:val="0070C0"/>
                <w:szCs w:val="22"/>
              </w:rPr>
            </w:pPr>
          </w:p>
        </w:tc>
        <w:tc>
          <w:tcPr>
            <w:tcW w:w="5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5E895" w14:textId="77777777" w:rsidR="003851ED" w:rsidRPr="00270573" w:rsidRDefault="003851ED" w:rsidP="003851ED">
            <w:pPr>
              <w:pStyle w:val="Tabell"/>
              <w:spacing w:before="60" w:after="120" w:line="22" w:lineRule="atLeast"/>
              <w:rPr>
                <w:rFonts w:ascii="Arial" w:hAnsi="Arial" w:cs="Arial"/>
                <w:color w:val="0070C0"/>
                <w:szCs w:val="22"/>
              </w:rPr>
            </w:pPr>
          </w:p>
        </w:tc>
      </w:tr>
    </w:tbl>
    <w:p w14:paraId="42C187DD" w14:textId="56892D9E" w:rsidR="2841A502" w:rsidRPr="00270573" w:rsidRDefault="2841A502"/>
    <w:p w14:paraId="2380C4C5" w14:textId="6397E9E3" w:rsidR="5BD11B60" w:rsidRPr="00270573" w:rsidRDefault="5BD11B60" w:rsidP="2841A502">
      <w:pPr>
        <w:pStyle w:val="Heading1"/>
        <w:rPr>
          <w:rFonts w:ascii="Arial" w:hAnsi="Arial"/>
        </w:rPr>
      </w:pPr>
      <w:bookmarkStart w:id="17" w:name="_Toc230007261"/>
      <w:r w:rsidRPr="1EBE1859">
        <w:rPr>
          <w:rFonts w:ascii="Arial" w:hAnsi="Arial"/>
        </w:rPr>
        <w:t xml:space="preserve">Krav til </w:t>
      </w:r>
      <w:r w:rsidR="3FDECD4A" w:rsidRPr="1EBE1859">
        <w:rPr>
          <w:rFonts w:ascii="Arial" w:hAnsi="Arial"/>
        </w:rPr>
        <w:t>sy</w:t>
      </w:r>
      <w:r w:rsidR="002134AA" w:rsidRPr="1EBE1859">
        <w:rPr>
          <w:rFonts w:ascii="Arial" w:hAnsi="Arial"/>
        </w:rPr>
        <w:t>s</w:t>
      </w:r>
      <w:r w:rsidR="3FDECD4A" w:rsidRPr="1EBE1859">
        <w:rPr>
          <w:rFonts w:ascii="Arial" w:hAnsi="Arial"/>
        </w:rPr>
        <w:t>tem/IKT</w:t>
      </w:r>
      <w:r w:rsidR="00C70E4E" w:rsidRPr="1EBE1859">
        <w:rPr>
          <w:rFonts w:ascii="Arial" w:hAnsi="Arial"/>
        </w:rPr>
        <w:t xml:space="preserve"> (vektes </w:t>
      </w:r>
      <w:r w:rsidR="00E86786">
        <w:rPr>
          <w:rFonts w:ascii="Arial" w:hAnsi="Arial"/>
        </w:rPr>
        <w:t>20</w:t>
      </w:r>
      <w:r w:rsidR="00C70E4E" w:rsidRPr="1EBE1859">
        <w:rPr>
          <w:rFonts w:ascii="Arial" w:hAnsi="Arial"/>
        </w:rPr>
        <w:t>% av kvalitet)</w:t>
      </w:r>
      <w:bookmarkEnd w:id="17"/>
    </w:p>
    <w:p w14:paraId="07C7B7F7" w14:textId="605D41BD" w:rsidR="00C9607F" w:rsidRPr="00270573" w:rsidRDefault="00C9607F" w:rsidP="00C9607F">
      <w:pPr>
        <w:spacing w:after="120"/>
        <w:rPr>
          <w:rFonts w:ascii="Arial" w:hAnsi="Arial" w:cs="Arial"/>
        </w:rPr>
      </w:pPr>
      <w:r w:rsidRPr="006C1649">
        <w:rPr>
          <w:rFonts w:ascii="Arial" w:hAnsi="Arial" w:cs="Arial"/>
        </w:rPr>
        <w:t xml:space="preserve">Krav til system/IKT vil </w:t>
      </w:r>
      <w:r w:rsidR="0098373B" w:rsidRPr="006C1649">
        <w:rPr>
          <w:rFonts w:ascii="Arial" w:hAnsi="Arial" w:cs="Arial"/>
        </w:rPr>
        <w:t xml:space="preserve">evalueres </w:t>
      </w:r>
      <w:r w:rsidR="007D04FB" w:rsidRPr="006C1649">
        <w:rPr>
          <w:rFonts w:ascii="Arial" w:hAnsi="Arial" w:cs="Arial"/>
        </w:rPr>
        <w:t>under ett</w:t>
      </w:r>
      <w:r w:rsidR="0098373B" w:rsidRPr="006C1649">
        <w:rPr>
          <w:rFonts w:ascii="Arial" w:hAnsi="Arial" w:cs="Arial"/>
        </w:rPr>
        <w:t xml:space="preserve"> og gis en samlet score</w:t>
      </w:r>
      <w:r w:rsidR="009122DD">
        <w:rPr>
          <w:rFonts w:ascii="Arial" w:hAnsi="Arial" w:cs="Arial"/>
        </w:rPr>
        <w:t>, da kravene varierer avhengig av tilbudt løsning</w:t>
      </w:r>
      <w:r w:rsidR="0098373B" w:rsidRPr="006C1649">
        <w:rPr>
          <w:rFonts w:ascii="Arial" w:hAnsi="Arial" w:cs="Arial"/>
        </w:rPr>
        <w:t>.</w:t>
      </w:r>
    </w:p>
    <w:tbl>
      <w:tblPr>
        <w:tblStyle w:val="TableGrid"/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2977"/>
        <w:gridCol w:w="2410"/>
        <w:gridCol w:w="848"/>
        <w:gridCol w:w="1136"/>
        <w:gridCol w:w="5203"/>
      </w:tblGrid>
      <w:tr w:rsidR="002A7667" w:rsidRPr="00270573" w14:paraId="4DDAA360" w14:textId="77777777" w:rsidTr="1504C4BB">
        <w:trPr>
          <w:tblHeader/>
        </w:trPr>
        <w:tc>
          <w:tcPr>
            <w:tcW w:w="6939" w:type="dxa"/>
            <w:gridSpan w:val="4"/>
            <w:shd w:val="clear" w:color="auto" w:fill="D9D9D9" w:themeFill="background1" w:themeFillShade="D9"/>
          </w:tcPr>
          <w:p w14:paraId="0CF281CB" w14:textId="77777777" w:rsidR="2841A502" w:rsidRPr="00270573" w:rsidRDefault="2841A502" w:rsidP="00851A19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Kundens krav</w:t>
            </w:r>
          </w:p>
        </w:tc>
        <w:tc>
          <w:tcPr>
            <w:tcW w:w="6339" w:type="dxa"/>
            <w:gridSpan w:val="2"/>
            <w:shd w:val="clear" w:color="auto" w:fill="FFF2CC"/>
          </w:tcPr>
          <w:p w14:paraId="67A2D5AB" w14:textId="77777777" w:rsidR="2841A502" w:rsidRPr="00270573" w:rsidRDefault="2841A502" w:rsidP="00851A19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Leverandørens besvarelse</w:t>
            </w:r>
          </w:p>
        </w:tc>
      </w:tr>
      <w:tr w:rsidR="002A7667" w:rsidRPr="00270573" w14:paraId="3DFB79B5" w14:textId="77777777" w:rsidTr="1504C4BB">
        <w:trPr>
          <w:tblHeader/>
        </w:trPr>
        <w:tc>
          <w:tcPr>
            <w:tcW w:w="704" w:type="dxa"/>
            <w:shd w:val="clear" w:color="auto" w:fill="D9D9D9" w:themeFill="background1" w:themeFillShade="D9"/>
          </w:tcPr>
          <w:p w14:paraId="06C74D32" w14:textId="77777777" w:rsidR="2841A502" w:rsidRPr="00270573" w:rsidRDefault="2841A502" w:rsidP="00851A19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Nr.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228A666A" w14:textId="77777777" w:rsidR="2841A502" w:rsidRPr="00270573" w:rsidRDefault="2841A502" w:rsidP="00851A19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Beskrivelse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A845EB2" w14:textId="77777777" w:rsidR="2841A502" w:rsidRPr="00270573" w:rsidRDefault="2841A502" w:rsidP="00851A19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Type dokumentasjon</w:t>
            </w:r>
          </w:p>
        </w:tc>
        <w:tc>
          <w:tcPr>
            <w:tcW w:w="848" w:type="dxa"/>
            <w:shd w:val="clear" w:color="auto" w:fill="D9D9D9" w:themeFill="background1" w:themeFillShade="D9"/>
          </w:tcPr>
          <w:p w14:paraId="5515C834" w14:textId="77777777" w:rsidR="2841A502" w:rsidRPr="00270573" w:rsidRDefault="2841A502" w:rsidP="00851A19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Type krav</w:t>
            </w:r>
          </w:p>
          <w:p w14:paraId="2808598C" w14:textId="77777777" w:rsidR="2841A502" w:rsidRPr="00270573" w:rsidRDefault="2841A502" w:rsidP="00851A19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136" w:type="dxa"/>
            <w:shd w:val="clear" w:color="auto" w:fill="FFF2CC"/>
          </w:tcPr>
          <w:p w14:paraId="56FFA167" w14:textId="77777777" w:rsidR="2841A502" w:rsidRPr="00270573" w:rsidRDefault="2841A502" w:rsidP="00851A19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Tilbys</w:t>
            </w:r>
          </w:p>
          <w:p w14:paraId="69AEE5CD" w14:textId="77777777" w:rsidR="2841A502" w:rsidRPr="00270573" w:rsidRDefault="2841A502" w:rsidP="00851A19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(Ja/Nei/Delvis)</w:t>
            </w:r>
          </w:p>
        </w:tc>
        <w:tc>
          <w:tcPr>
            <w:tcW w:w="5203" w:type="dxa"/>
            <w:shd w:val="clear" w:color="auto" w:fill="FFF2CC"/>
          </w:tcPr>
          <w:p w14:paraId="06E41EF5" w14:textId="77777777" w:rsidR="2841A502" w:rsidRPr="00270573" w:rsidRDefault="2841A502" w:rsidP="00851A19">
            <w:pPr>
              <w:spacing w:before="60" w:after="120" w:line="22" w:lineRule="atLeast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 xml:space="preserve">Løsningsbeskrivelse </w:t>
            </w:r>
          </w:p>
        </w:tc>
      </w:tr>
      <w:tr w:rsidR="002A7667" w:rsidRPr="00270573" w14:paraId="1FE395F5" w14:textId="77777777" w:rsidTr="1504C4BB">
        <w:tc>
          <w:tcPr>
            <w:tcW w:w="704" w:type="dxa"/>
          </w:tcPr>
          <w:p w14:paraId="7C8269AE" w14:textId="3887A247" w:rsidR="2841A502" w:rsidRPr="00270573" w:rsidRDefault="003851ED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6.1</w:t>
            </w:r>
          </w:p>
        </w:tc>
        <w:tc>
          <w:tcPr>
            <w:tcW w:w="2977" w:type="dxa"/>
          </w:tcPr>
          <w:p w14:paraId="6CA8998A" w14:textId="4ABBAE68" w:rsidR="075C257D" w:rsidRPr="00270573" w:rsidRDefault="280F1BA8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Systemet som leveres bør være Windows 11 eller Windows 10 LTSC basert.</w:t>
            </w:r>
          </w:p>
        </w:tc>
        <w:tc>
          <w:tcPr>
            <w:tcW w:w="2410" w:type="dxa"/>
          </w:tcPr>
          <w:p w14:paraId="35BB3FAA" w14:textId="68683025" w:rsidR="00A1287D" w:rsidRPr="00270573" w:rsidRDefault="001D3F7B" w:rsidP="00851A19">
            <w:pPr>
              <w:spacing w:before="60" w:after="120" w:line="22" w:lineRule="atLeast"/>
              <w:jc w:val="lef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Bekreft</w:t>
            </w:r>
            <w:r w:rsidR="00A1287D" w:rsidRPr="00270573">
              <w:rPr>
                <w:rFonts w:ascii="Arial" w:hAnsi="Arial" w:cs="Arial"/>
                <w:szCs w:val="22"/>
              </w:rPr>
              <w:t>else</w:t>
            </w:r>
            <w:r w:rsidRPr="00270573">
              <w:rPr>
                <w:rFonts w:ascii="Arial" w:hAnsi="Arial" w:cs="Arial"/>
                <w:szCs w:val="22"/>
              </w:rPr>
              <w:t xml:space="preserve"> </w:t>
            </w:r>
          </w:p>
          <w:p w14:paraId="344FFE8F" w14:textId="2A93688F" w:rsidR="2608B723" w:rsidRPr="00270573" w:rsidRDefault="001D3F7B" w:rsidP="00851A19">
            <w:pPr>
              <w:spacing w:before="60" w:after="120" w:line="22" w:lineRule="atLeast"/>
              <w:jc w:val="lef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Dersom Leverandør ikke bruker Windows OS, beskriv hvilket OS </w:t>
            </w:r>
            <w:r w:rsidR="00A1287D" w:rsidRPr="00270573">
              <w:rPr>
                <w:rFonts w:ascii="Arial" w:hAnsi="Arial" w:cs="Arial"/>
                <w:szCs w:val="22"/>
              </w:rPr>
              <w:t xml:space="preserve">som </w:t>
            </w:r>
            <w:r w:rsidRPr="00270573">
              <w:rPr>
                <w:rFonts w:ascii="Arial" w:hAnsi="Arial" w:cs="Arial"/>
                <w:szCs w:val="22"/>
              </w:rPr>
              <w:t>brukes.</w:t>
            </w:r>
          </w:p>
        </w:tc>
        <w:tc>
          <w:tcPr>
            <w:tcW w:w="848" w:type="dxa"/>
          </w:tcPr>
          <w:p w14:paraId="1A72E285" w14:textId="57494CC7" w:rsidR="2608B723" w:rsidRPr="00270573" w:rsidRDefault="3454874A" w:rsidP="00851A19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6" w:type="dxa"/>
          </w:tcPr>
          <w:p w14:paraId="08757C5B" w14:textId="77777777" w:rsidR="2841A502" w:rsidRPr="00270573" w:rsidRDefault="2841A502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</w:tcPr>
          <w:p w14:paraId="5B4AA73C" w14:textId="77777777" w:rsidR="2841A502" w:rsidRPr="00270573" w:rsidRDefault="2841A502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071FA793" w14:textId="77777777" w:rsidTr="1504C4BB">
        <w:tc>
          <w:tcPr>
            <w:tcW w:w="704" w:type="dxa"/>
          </w:tcPr>
          <w:p w14:paraId="3EFB1484" w14:textId="3765F828" w:rsidR="2841A502" w:rsidRPr="00270573" w:rsidRDefault="003851ED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6.2</w:t>
            </w:r>
          </w:p>
        </w:tc>
        <w:tc>
          <w:tcPr>
            <w:tcW w:w="2977" w:type="dxa"/>
          </w:tcPr>
          <w:p w14:paraId="17E135AD" w14:textId="2634817D" w:rsidR="00A1287D" w:rsidRPr="00270573" w:rsidRDefault="00B44FFB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Det bør være mulighet til å installere 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 xml:space="preserve"> og kjøre systemet på Kundens Windows 10 LTSC 64-bit PC (levert av NHN).</w:t>
            </w:r>
          </w:p>
          <w:p w14:paraId="5DE25666" w14:textId="58F08191" w:rsidR="00F918D5" w:rsidRPr="00270573" w:rsidRDefault="727A6788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Bruk av Kundens PC er anbefalt for bredest mulig tilganger til interne og eksterne tjenester, samt best sikkerhet</w:t>
            </w:r>
            <w:r w:rsidR="00A1287D" w:rsidRPr="00270573">
              <w:rPr>
                <w:rFonts w:ascii="Arial" w:hAnsi="Arial" w:cs="Arial"/>
                <w:szCs w:val="22"/>
              </w:rPr>
              <w:t>.</w:t>
            </w:r>
          </w:p>
          <w:p w14:paraId="40780449" w14:textId="27FFA3D0" w:rsidR="00F918D5" w:rsidRPr="00270573" w:rsidRDefault="00F918D5" w:rsidP="00F918D5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Høyest sikkerhet og bruk av Kundens Windows 10 </w:t>
            </w:r>
            <w:r w:rsidR="00053F13" w:rsidRPr="00270573">
              <w:rPr>
                <w:rFonts w:ascii="Arial" w:hAnsi="Arial" w:cs="Arial"/>
                <w:szCs w:val="22"/>
              </w:rPr>
              <w:t xml:space="preserve">LTSC </w:t>
            </w:r>
            <w:r w:rsidRPr="00270573">
              <w:rPr>
                <w:rFonts w:ascii="Arial" w:hAnsi="Arial" w:cs="Arial"/>
                <w:szCs w:val="22"/>
              </w:rPr>
              <w:t>PC vektlegges.</w:t>
            </w:r>
          </w:p>
        </w:tc>
        <w:tc>
          <w:tcPr>
            <w:tcW w:w="2410" w:type="dxa"/>
          </w:tcPr>
          <w:p w14:paraId="4E036311" w14:textId="20131DF0" w:rsidR="4503447E" w:rsidRPr="00270573" w:rsidRDefault="4503447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Beskriv om det er mulig å kjøre systemet på Kundens Windows 10 LTSC PC.</w:t>
            </w:r>
          </w:p>
          <w:p w14:paraId="644C0B54" w14:textId="70010232" w:rsidR="4503447E" w:rsidRPr="00270573" w:rsidRDefault="4503447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Om Leverandøren ikke tilbyr denne løsningen redegjør for hvorfor systemet ikke kan bruke Kundens PC. </w:t>
            </w:r>
          </w:p>
          <w:p w14:paraId="0989DA5D" w14:textId="6E30CCC9" w:rsidR="4503447E" w:rsidRPr="00270573" w:rsidRDefault="4503447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Oppgi hvordan systemet kobles til PC (USB, RS232, RJ45,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firewire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).  </w:t>
            </w:r>
          </w:p>
          <w:p w14:paraId="6CA87BB4" w14:textId="345C5790" w:rsidR="4503447E" w:rsidRPr="00270573" w:rsidRDefault="4503447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Beskriv også om programvaren (og ev. service program) kjøres som standard bruker, og om det installeres for alle brukere av pc-en. </w:t>
            </w:r>
          </w:p>
          <w:p w14:paraId="10E4201A" w14:textId="1CB983C7" w:rsidR="4503447E" w:rsidRPr="00270573" w:rsidRDefault="4503447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Beskriv hvorvidt systemet kan bli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patchet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og kjører sammen med Microsoft Defender Antivirus.  </w:t>
            </w:r>
          </w:p>
        </w:tc>
        <w:tc>
          <w:tcPr>
            <w:tcW w:w="848" w:type="dxa"/>
          </w:tcPr>
          <w:p w14:paraId="307E0A27" w14:textId="64CA9B44" w:rsidR="2841A502" w:rsidRPr="00270573" w:rsidRDefault="7BAC9F3E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6" w:type="dxa"/>
          </w:tcPr>
          <w:p w14:paraId="4F19775C" w14:textId="77777777" w:rsidR="2841A502" w:rsidRPr="00270573" w:rsidRDefault="2841A502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</w:tcPr>
          <w:p w14:paraId="57C2B9BE" w14:textId="4286ABA3" w:rsidR="2841A502" w:rsidRPr="00270573" w:rsidRDefault="2841A502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1444FB3E" w14:textId="77777777" w:rsidTr="1504C4BB">
        <w:tc>
          <w:tcPr>
            <w:tcW w:w="704" w:type="dxa"/>
          </w:tcPr>
          <w:p w14:paraId="32B3A346" w14:textId="5585CE7E" w:rsidR="2841A502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6.3</w:t>
            </w:r>
          </w:p>
        </w:tc>
        <w:tc>
          <w:tcPr>
            <w:tcW w:w="2977" w:type="dxa"/>
          </w:tcPr>
          <w:p w14:paraId="650026F9" w14:textId="2E21EF14" w:rsidR="0027026E" w:rsidRPr="00270573" w:rsidRDefault="00303933" w:rsidP="00851A19">
            <w:pPr>
              <w:pStyle w:val="Tabell"/>
              <w:spacing w:before="60" w:after="120" w:line="22" w:lineRule="atLeast"/>
              <w:rPr>
                <w:rFonts w:ascii="Arial" w:eastAsia="Calibri" w:hAnsi="Arial" w:cs="Arial"/>
                <w:szCs w:val="22"/>
                <w:u w:val="single"/>
              </w:rPr>
            </w:pPr>
            <w:r w:rsidRPr="00270573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 xml:space="preserve">Hvis </w:t>
            </w:r>
            <w:r w:rsidR="00F74A90" w:rsidRPr="00270573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systemet kan kjøre på Kundens PC</w:t>
            </w:r>
            <w:r w:rsidRPr="00270573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:</w:t>
            </w:r>
            <w:r w:rsidRPr="00270573">
              <w:rPr>
                <w:rFonts w:ascii="Arial" w:eastAsia="Calibri" w:hAnsi="Arial" w:cs="Arial"/>
                <w:szCs w:val="22"/>
                <w:u w:val="single"/>
              </w:rPr>
              <w:t xml:space="preserve"> </w:t>
            </w:r>
          </w:p>
          <w:p w14:paraId="2DDD495B" w14:textId="2F51824A" w:rsidR="2841A502" w:rsidRPr="00270573" w:rsidRDefault="3FFE1E89" w:rsidP="00851A19">
            <w:pPr>
              <w:pStyle w:val="Tabell"/>
              <w:spacing w:before="60" w:after="120" w:line="22" w:lineRule="atLeast"/>
              <w:rPr>
                <w:rFonts w:ascii="Arial" w:eastAsia="Calibri" w:hAnsi="Arial" w:cs="Arial"/>
                <w:szCs w:val="22"/>
              </w:rPr>
            </w:pPr>
            <w:r w:rsidRPr="00270573">
              <w:rPr>
                <w:rFonts w:ascii="Arial" w:eastAsia="Calibri" w:hAnsi="Arial" w:cs="Arial"/>
                <w:szCs w:val="22"/>
              </w:rPr>
              <w:t xml:space="preserve">Analyse </w:t>
            </w:r>
            <w:proofErr w:type="gramStart"/>
            <w:r w:rsidRPr="00270573">
              <w:rPr>
                <w:rFonts w:ascii="Arial" w:eastAsia="Calibri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eastAsia="Calibri" w:hAnsi="Arial" w:cs="Arial"/>
                <w:szCs w:val="22"/>
              </w:rPr>
              <w:t xml:space="preserve"> kan ikke kreve installasjon av Java for bruk. Java som utviklingsspråk er godtatt.</w:t>
            </w:r>
          </w:p>
        </w:tc>
        <w:tc>
          <w:tcPr>
            <w:tcW w:w="2410" w:type="dxa"/>
          </w:tcPr>
          <w:p w14:paraId="6323963A" w14:textId="7CD47237" w:rsidR="2841A502" w:rsidRPr="00270573" w:rsidRDefault="3FFE1E89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Bekreftelse og beskrivelse</w:t>
            </w:r>
          </w:p>
        </w:tc>
        <w:tc>
          <w:tcPr>
            <w:tcW w:w="848" w:type="dxa"/>
          </w:tcPr>
          <w:p w14:paraId="7919AC4A" w14:textId="4443934A" w:rsidR="2841A502" w:rsidRPr="00270573" w:rsidRDefault="3FFE1E89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6" w:type="dxa"/>
          </w:tcPr>
          <w:p w14:paraId="1D996DF8" w14:textId="77777777" w:rsidR="2841A502" w:rsidRPr="00270573" w:rsidRDefault="2841A502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</w:tcPr>
          <w:p w14:paraId="606704F0" w14:textId="77777777" w:rsidR="2841A502" w:rsidRPr="00270573" w:rsidRDefault="2841A502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3A3898B1" w14:textId="77777777" w:rsidTr="1504C4BB">
        <w:tc>
          <w:tcPr>
            <w:tcW w:w="704" w:type="dxa"/>
          </w:tcPr>
          <w:p w14:paraId="7E61C405" w14:textId="6735789F" w:rsidR="00F74A90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6.4</w:t>
            </w:r>
          </w:p>
        </w:tc>
        <w:tc>
          <w:tcPr>
            <w:tcW w:w="2977" w:type="dxa"/>
          </w:tcPr>
          <w:p w14:paraId="76E5331C" w14:textId="77777777" w:rsidR="00F74A90" w:rsidRPr="00270573" w:rsidRDefault="0027026E" w:rsidP="00851A19">
            <w:pPr>
              <w:pStyle w:val="Tabell"/>
              <w:spacing w:before="60" w:after="120" w:line="22" w:lineRule="atLeast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00270573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IKKE kan kjøre på Kundens PC:</w:t>
            </w:r>
          </w:p>
          <w:p w14:paraId="120B057F" w14:textId="3746C5B2" w:rsidR="0027026E" w:rsidRPr="005D5865" w:rsidRDefault="7EFA06FC" w:rsidP="44CD8A37">
            <w:pPr>
              <w:pStyle w:val="Tabell"/>
              <w:spacing w:before="60" w:after="120" w:line="22" w:lineRule="atLeast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 xml:space="preserve">Leverandøren </w:t>
            </w:r>
            <w:r w:rsidR="1F8406B0" w:rsidRPr="00270573">
              <w:rPr>
                <w:rFonts w:ascii="Arial" w:hAnsi="Arial" w:cs="Arial"/>
              </w:rPr>
              <w:t>skal levere en egnet PC/arbeidsstasjon med all nødvendig programvare og lisenser for drift av instrumentet.</w:t>
            </w:r>
          </w:p>
          <w:p w14:paraId="07A9EAF5" w14:textId="02E34787" w:rsidR="0027026E" w:rsidRPr="004056C7" w:rsidRDefault="1F8406B0" w:rsidP="44CD8A37">
            <w:pPr>
              <w:pStyle w:val="Tabell"/>
              <w:spacing w:before="60" w:after="120" w:line="22" w:lineRule="atLeast"/>
            </w:pPr>
            <w:r w:rsidRPr="00270573">
              <w:rPr>
                <w:rFonts w:ascii="Arial" w:hAnsi="Arial" w:cs="Arial"/>
              </w:rPr>
              <w:t>Løsningen skal være ferdig installert og klar til bruk ved levering, og være inkludert i tilbudsprisen.</w:t>
            </w:r>
          </w:p>
        </w:tc>
        <w:tc>
          <w:tcPr>
            <w:tcW w:w="2410" w:type="dxa"/>
          </w:tcPr>
          <w:p w14:paraId="1CA7654A" w14:textId="03FD3467" w:rsidR="00F74A90" w:rsidRPr="00270573" w:rsidRDefault="005711E3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Bekreftelse</w:t>
            </w:r>
            <w:r w:rsidR="006B35FA" w:rsidRPr="00270573">
              <w:rPr>
                <w:rFonts w:ascii="Arial" w:hAnsi="Arial" w:cs="Arial"/>
                <w:szCs w:val="22"/>
              </w:rPr>
              <w:t xml:space="preserve"> og beskrivelse</w:t>
            </w:r>
          </w:p>
        </w:tc>
        <w:tc>
          <w:tcPr>
            <w:tcW w:w="848" w:type="dxa"/>
          </w:tcPr>
          <w:p w14:paraId="5CE588C5" w14:textId="5756A518" w:rsidR="00F74A90" w:rsidRPr="00270573" w:rsidRDefault="005711E3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6" w:type="dxa"/>
          </w:tcPr>
          <w:p w14:paraId="6CBCD2F1" w14:textId="77777777" w:rsidR="00F74A90" w:rsidRPr="00270573" w:rsidRDefault="00F74A90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</w:tcPr>
          <w:p w14:paraId="22F55E8A" w14:textId="77777777" w:rsidR="00F74A90" w:rsidRPr="00270573" w:rsidRDefault="00F74A90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7DCC12A9" w14:textId="77777777" w:rsidTr="1504C4BB">
        <w:tc>
          <w:tcPr>
            <w:tcW w:w="704" w:type="dxa"/>
            <w:shd w:val="clear" w:color="auto" w:fill="FFFFFF" w:themeFill="background1"/>
          </w:tcPr>
          <w:p w14:paraId="276199DD" w14:textId="36BE4EB3" w:rsidR="2841A502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6.5</w:t>
            </w:r>
          </w:p>
        </w:tc>
        <w:tc>
          <w:tcPr>
            <w:tcW w:w="2977" w:type="dxa"/>
            <w:shd w:val="clear" w:color="auto" w:fill="FFFFFF" w:themeFill="background1"/>
          </w:tcPr>
          <w:p w14:paraId="71DC1949" w14:textId="77777777" w:rsidR="005711E3" w:rsidRPr="00270573" w:rsidRDefault="005711E3" w:rsidP="00851A19">
            <w:pPr>
              <w:pStyle w:val="Tabell"/>
              <w:spacing w:before="60" w:after="120" w:line="22" w:lineRule="atLeast"/>
              <w:rPr>
                <w:rFonts w:ascii="Arial" w:eastAsia="Calibri" w:hAnsi="Arial" w:cs="Arial"/>
                <w:b/>
                <w:bCs/>
                <w:szCs w:val="22"/>
                <w:u w:val="single"/>
              </w:rPr>
            </w:pPr>
            <w:r w:rsidRPr="00270573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IKKE kan kjøre på Kundens PC:</w:t>
            </w:r>
          </w:p>
          <w:p w14:paraId="140EDC4E" w14:textId="59377C07" w:rsidR="3468A755" w:rsidRPr="00270573" w:rsidRDefault="3468A755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Leverandørleverte PC - Leverandøren bør forholde seg til best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practice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fra Microsoft når det gjelder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patch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management. Leverandøren bør også støtte Kunden sin policy å installere de oppdateringer som anbefales av 3.partsleverandør. </w:t>
            </w:r>
          </w:p>
          <w:p w14:paraId="03EE7279" w14:textId="12C0FA5F" w:rsidR="3468A755" w:rsidRPr="00270573" w:rsidRDefault="00CC759B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Det bør være s</w:t>
            </w:r>
            <w:r w:rsidR="3468A755" w:rsidRPr="00270573">
              <w:rPr>
                <w:rFonts w:ascii="Arial" w:hAnsi="Arial" w:cs="Arial"/>
                <w:szCs w:val="22"/>
              </w:rPr>
              <w:t>tatisk IP på leverandørleverte PC.</w:t>
            </w:r>
          </w:p>
          <w:p w14:paraId="2E2746A8" w14:textId="70BE4E89" w:rsidR="3468A755" w:rsidRPr="00270573" w:rsidRDefault="00CC759B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Det</w:t>
            </w:r>
            <w:r w:rsidR="00516B0D" w:rsidRPr="00270573">
              <w:rPr>
                <w:rFonts w:ascii="Arial" w:hAnsi="Arial" w:cs="Arial"/>
                <w:szCs w:val="22"/>
              </w:rPr>
              <w:t xml:space="preserve"> bør gis </w:t>
            </w:r>
            <w:proofErr w:type="spellStart"/>
            <w:r w:rsidR="00516B0D" w:rsidRPr="00270573">
              <w:rPr>
                <w:rFonts w:ascii="Arial" w:hAnsi="Arial" w:cs="Arial"/>
                <w:szCs w:val="22"/>
              </w:rPr>
              <w:t>a</w:t>
            </w:r>
            <w:r w:rsidR="3468A755" w:rsidRPr="00270573">
              <w:rPr>
                <w:rFonts w:ascii="Arial" w:hAnsi="Arial" w:cs="Arial"/>
                <w:szCs w:val="22"/>
              </w:rPr>
              <w:t>dmin</w:t>
            </w:r>
            <w:proofErr w:type="spellEnd"/>
            <w:r w:rsidR="3468A755" w:rsidRPr="00270573">
              <w:rPr>
                <w:rFonts w:ascii="Arial" w:hAnsi="Arial" w:cs="Arial"/>
                <w:szCs w:val="22"/>
              </w:rPr>
              <w:t xml:space="preserve"> rettigheter til FHI systemforvaltere</w:t>
            </w:r>
          </w:p>
        </w:tc>
        <w:tc>
          <w:tcPr>
            <w:tcW w:w="2410" w:type="dxa"/>
            <w:shd w:val="clear" w:color="auto" w:fill="FFFFFF" w:themeFill="background1"/>
          </w:tcPr>
          <w:p w14:paraId="14A6C823" w14:textId="1A8C4651" w:rsidR="001D3F7B" w:rsidRPr="00270573" w:rsidRDefault="001D3F7B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Bekreft og beskriv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sikkerhetspatching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og antivirus rutiner. </w:t>
            </w:r>
          </w:p>
          <w:p w14:paraId="2A2326DB" w14:textId="4A003AB7" w:rsidR="001D3F7B" w:rsidRPr="00270573" w:rsidRDefault="001D3F7B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Kan disse rutiner settes opp for å kjøre automatisk? </w:t>
            </w:r>
          </w:p>
          <w:p w14:paraId="4CB54B76" w14:textId="351F58C8" w:rsidR="001D3F7B" w:rsidRPr="00270573" w:rsidRDefault="001D3F7B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Kan det tas i bruk en statisk IP adresse? Nødvendig for tilkobling av en leverandørlevert pc til Kundens</w:t>
            </w:r>
            <w:r w:rsidR="00A01660">
              <w:rPr>
                <w:rFonts w:ascii="Arial" w:hAnsi="Arial" w:cs="Arial"/>
                <w:szCs w:val="22"/>
              </w:rPr>
              <w:t xml:space="preserve"> </w:t>
            </w:r>
            <w:r w:rsidRPr="00270573">
              <w:rPr>
                <w:rFonts w:ascii="Arial" w:hAnsi="Arial" w:cs="Arial"/>
                <w:szCs w:val="22"/>
              </w:rPr>
              <w:t>nettverk.</w:t>
            </w:r>
          </w:p>
          <w:p w14:paraId="56526BEE" w14:textId="541EA0A6" w:rsidR="2841A502" w:rsidRPr="00270573" w:rsidRDefault="4684D1EF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Kan administrative rettigheter gis til system</w:t>
            </w:r>
            <w:r w:rsidR="00847BE2" w:rsidRPr="00270573">
              <w:rPr>
                <w:rFonts w:ascii="Arial" w:hAnsi="Arial" w:cs="Arial"/>
                <w:szCs w:val="22"/>
              </w:rPr>
              <w:t>-</w:t>
            </w:r>
            <w:r w:rsidRPr="00270573">
              <w:rPr>
                <w:rFonts w:ascii="Arial" w:hAnsi="Arial" w:cs="Arial"/>
                <w:szCs w:val="22"/>
              </w:rPr>
              <w:t xml:space="preserve">forvaltere hos FHI? Dette trengs bl.a. for å innlemme systemet på nettverket.  </w:t>
            </w:r>
          </w:p>
        </w:tc>
        <w:tc>
          <w:tcPr>
            <w:tcW w:w="848" w:type="dxa"/>
            <w:shd w:val="clear" w:color="auto" w:fill="FFFFFF" w:themeFill="background1"/>
          </w:tcPr>
          <w:p w14:paraId="7C74344A" w14:textId="000B0D3D" w:rsidR="2841A502" w:rsidRPr="00270573" w:rsidRDefault="4684D1EF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6" w:type="dxa"/>
            <w:shd w:val="clear" w:color="auto" w:fill="FFFFFF" w:themeFill="background1"/>
          </w:tcPr>
          <w:p w14:paraId="36CC8B0D" w14:textId="77777777" w:rsidR="2841A502" w:rsidRPr="00270573" w:rsidRDefault="2841A502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  <w:shd w:val="clear" w:color="auto" w:fill="FFFFFF" w:themeFill="background1"/>
          </w:tcPr>
          <w:p w14:paraId="48B10176" w14:textId="77777777" w:rsidR="2841A502" w:rsidRPr="00270573" w:rsidRDefault="2841A502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4029E123" w14:textId="77777777" w:rsidTr="1504C4BB">
        <w:tc>
          <w:tcPr>
            <w:tcW w:w="704" w:type="dxa"/>
          </w:tcPr>
          <w:p w14:paraId="4A6CF047" w14:textId="72E0562A" w:rsidR="2841A502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6.6</w:t>
            </w:r>
          </w:p>
        </w:tc>
        <w:tc>
          <w:tcPr>
            <w:tcW w:w="2977" w:type="dxa"/>
          </w:tcPr>
          <w:p w14:paraId="7B042124" w14:textId="4747A4F2" w:rsidR="005711E3" w:rsidRPr="00270573" w:rsidRDefault="005711E3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  <w:u w:val="single"/>
              </w:rPr>
            </w:pPr>
            <w:r w:rsidRPr="00270573">
              <w:rPr>
                <w:rFonts w:ascii="Arial" w:eastAsia="Calibri" w:hAnsi="Arial" w:cs="Arial"/>
                <w:b/>
                <w:bCs/>
                <w:szCs w:val="22"/>
                <w:u w:val="single"/>
              </w:rPr>
              <w:t>Hvis systemet IKKE kan kjøre på Kundens PC:</w:t>
            </w:r>
          </w:p>
          <w:p w14:paraId="3FDB5124" w14:textId="0BE8BF6B" w:rsidR="58418716" w:rsidRPr="00270573" w:rsidRDefault="58418716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Leverandørleverte PC - Det skal foreligge sikkerhetsrutiner for å hindre uautorisert tilgang. </w:t>
            </w:r>
          </w:p>
          <w:p w14:paraId="779A03AA" w14:textId="15F75E14" w:rsidR="58418716" w:rsidRPr="00270573" w:rsidRDefault="58418716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  <w:tc>
          <w:tcPr>
            <w:tcW w:w="2410" w:type="dxa"/>
          </w:tcPr>
          <w:p w14:paraId="7B70C122" w14:textId="332FD41C" w:rsidR="001D3F7B" w:rsidRPr="00270573" w:rsidRDefault="001D3F7B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Bekreftelse på at kravet oppfylles.</w:t>
            </w:r>
          </w:p>
          <w:p w14:paraId="340F2A63" w14:textId="358E78A6" w:rsidR="2841A502" w:rsidRPr="00270573" w:rsidRDefault="46163141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Beskriv tilgangsstyring i de ulike komponenter i systemet (f.eks</w:t>
            </w:r>
            <w:r w:rsidR="000A6BC8" w:rsidRPr="00270573">
              <w:rPr>
                <w:rFonts w:ascii="Arial" w:hAnsi="Arial" w:cs="Arial"/>
                <w:szCs w:val="22"/>
              </w:rPr>
              <w:t>.</w:t>
            </w:r>
            <w:r w:rsidRPr="00270573">
              <w:rPr>
                <w:rFonts w:ascii="Arial" w:hAnsi="Arial" w:cs="Arial"/>
                <w:szCs w:val="22"/>
              </w:rPr>
              <w:t xml:space="preserve"> PC, instrument og programvare</w:t>
            </w:r>
            <w:r w:rsidR="00D76A20" w:rsidRPr="00270573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848" w:type="dxa"/>
          </w:tcPr>
          <w:p w14:paraId="3EC3FDAC" w14:textId="07C65899" w:rsidR="2841A502" w:rsidRPr="00270573" w:rsidRDefault="46163141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6" w:type="dxa"/>
          </w:tcPr>
          <w:p w14:paraId="6CAE2B65" w14:textId="77777777" w:rsidR="2841A502" w:rsidRPr="00270573" w:rsidRDefault="2841A502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</w:tcPr>
          <w:p w14:paraId="61423654" w14:textId="77777777" w:rsidR="2841A502" w:rsidRPr="00270573" w:rsidRDefault="2841A502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0826F948" w14:textId="77777777" w:rsidTr="1504C4BB">
        <w:tc>
          <w:tcPr>
            <w:tcW w:w="704" w:type="dxa"/>
            <w:shd w:val="clear" w:color="auto" w:fill="FFFFFF" w:themeFill="background1"/>
          </w:tcPr>
          <w:p w14:paraId="4676CA44" w14:textId="7F100277" w:rsidR="007E76FE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6.7</w:t>
            </w:r>
          </w:p>
        </w:tc>
        <w:tc>
          <w:tcPr>
            <w:tcW w:w="2977" w:type="dxa"/>
            <w:shd w:val="clear" w:color="auto" w:fill="FFFFFF" w:themeFill="background1"/>
          </w:tcPr>
          <w:p w14:paraId="3BBE4786" w14:textId="77777777" w:rsidR="007E76FE" w:rsidRPr="00270573" w:rsidRDefault="007E76FE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Software: Systemet bør ha rask tilgang til leverandørens siste 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 xml:space="preserve"> versjon.  </w:t>
            </w:r>
          </w:p>
          <w:p w14:paraId="34479FFB" w14:textId="2B6CEFAE" w:rsidR="007E76FE" w:rsidRPr="00270573" w:rsidRDefault="007E76FE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I tillegg er det ønskelig å ha kostnadsfri tilgang til fremtidige versjoner av programvarer.  </w:t>
            </w:r>
          </w:p>
          <w:p w14:paraId="563A7B14" w14:textId="3AD13E98" w:rsidR="007E76FE" w:rsidRPr="00270573" w:rsidRDefault="007E76FE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Oppdatering av 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 xml:space="preserve"> på PC bør ikke foregå via internett.</w:t>
            </w:r>
          </w:p>
        </w:tc>
        <w:tc>
          <w:tcPr>
            <w:tcW w:w="2410" w:type="dxa"/>
            <w:shd w:val="clear" w:color="auto" w:fill="FFFFFF" w:themeFill="background1"/>
          </w:tcPr>
          <w:p w14:paraId="6B2CB569" w14:textId="1531599F" w:rsidR="007E76FE" w:rsidRPr="00270573" w:rsidRDefault="007E76F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Bekreft at oppdatering av 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 xml:space="preserve"> er kostnadsfritt. Beskriv hyppighet og ev. kostnader forbundet med 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 xml:space="preserve"> oppdateringer. </w:t>
            </w:r>
          </w:p>
          <w:p w14:paraId="6B728DF9" w14:textId="3F4C5D1B" w:rsidR="007E76FE" w:rsidRPr="00270573" w:rsidRDefault="007E76F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Beskriv om programvaren(e) kan distribueres sentralt via Microsoft Firmaportal.  </w:t>
            </w:r>
          </w:p>
          <w:p w14:paraId="13FE2540" w14:textId="3E66534E" w:rsidR="007E76FE" w:rsidRPr="00270573" w:rsidRDefault="007E76F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Oppgi hvordan oppdateringer av 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>/</w:t>
            </w:r>
            <w:r w:rsidR="00D31063" w:rsidRPr="00270573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firmware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utføres. </w:t>
            </w:r>
          </w:p>
          <w:p w14:paraId="1C908915" w14:textId="034DC191" w:rsidR="007E76FE" w:rsidRPr="00270573" w:rsidRDefault="007E76FE" w:rsidP="003A4453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Oppgi annen 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 xml:space="preserve"> som ev. </w:t>
            </w:r>
            <w:r w:rsidR="00CB32E5" w:rsidRPr="00270573">
              <w:rPr>
                <w:rFonts w:ascii="Arial" w:hAnsi="Arial" w:cs="Arial"/>
                <w:szCs w:val="22"/>
              </w:rPr>
              <w:t xml:space="preserve">må </w:t>
            </w:r>
            <w:r w:rsidRPr="00270573">
              <w:rPr>
                <w:rFonts w:ascii="Arial" w:hAnsi="Arial" w:cs="Arial"/>
                <w:szCs w:val="22"/>
              </w:rPr>
              <w:t>installeres av Kunden (Microsoft Office osv</w:t>
            </w:r>
            <w:r w:rsidR="009E4165">
              <w:rPr>
                <w:rFonts w:ascii="Arial" w:hAnsi="Arial" w:cs="Arial"/>
                <w:szCs w:val="22"/>
              </w:rPr>
              <w:t>.</w:t>
            </w:r>
            <w:r w:rsidRPr="00270573">
              <w:rPr>
                <w:rFonts w:ascii="Arial" w:hAnsi="Arial" w:cs="Arial"/>
                <w:szCs w:val="22"/>
              </w:rPr>
              <w:t>).</w:t>
            </w:r>
          </w:p>
        </w:tc>
        <w:tc>
          <w:tcPr>
            <w:tcW w:w="848" w:type="dxa"/>
            <w:shd w:val="clear" w:color="auto" w:fill="FFFFFF" w:themeFill="background1"/>
          </w:tcPr>
          <w:p w14:paraId="6FE7A3CC" w14:textId="12E9CAD0" w:rsidR="007E76FE" w:rsidRPr="00270573" w:rsidRDefault="007E76FE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6" w:type="dxa"/>
            <w:shd w:val="clear" w:color="auto" w:fill="FFFFFF" w:themeFill="background1"/>
          </w:tcPr>
          <w:p w14:paraId="2483B9A7" w14:textId="77777777" w:rsidR="007E76FE" w:rsidRPr="00270573" w:rsidRDefault="007E76FE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  <w:shd w:val="clear" w:color="auto" w:fill="FFFFFF" w:themeFill="background1"/>
          </w:tcPr>
          <w:p w14:paraId="6C760EE9" w14:textId="77777777" w:rsidR="007E76FE" w:rsidRPr="00270573" w:rsidRDefault="007E76FE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219FC1BE" w14:textId="77777777" w:rsidTr="1504C4BB">
        <w:tc>
          <w:tcPr>
            <w:tcW w:w="704" w:type="dxa"/>
            <w:shd w:val="clear" w:color="auto" w:fill="FFFFFF" w:themeFill="background1"/>
          </w:tcPr>
          <w:p w14:paraId="1D33CB1A" w14:textId="1627829C" w:rsidR="00755FEC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6.8</w:t>
            </w:r>
          </w:p>
        </w:tc>
        <w:tc>
          <w:tcPr>
            <w:tcW w:w="2977" w:type="dxa"/>
            <w:shd w:val="clear" w:color="auto" w:fill="FFFFFF" w:themeFill="background1"/>
          </w:tcPr>
          <w:p w14:paraId="67035885" w14:textId="23EBA9E3" w:rsidR="00755FEC" w:rsidRPr="00270573" w:rsidRDefault="009818CB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Oppgi</w:t>
            </w:r>
            <w:r w:rsidR="00755FEC" w:rsidRPr="00270573">
              <w:rPr>
                <w:rFonts w:ascii="Arial" w:hAnsi="Arial" w:cs="Arial"/>
                <w:szCs w:val="22"/>
              </w:rPr>
              <w:t xml:space="preserve"> rutiner for feilsøking, fjerntilgang og eksterne tjenester.</w:t>
            </w:r>
          </w:p>
        </w:tc>
        <w:tc>
          <w:tcPr>
            <w:tcW w:w="2410" w:type="dxa"/>
            <w:shd w:val="clear" w:color="auto" w:fill="FFFFFF" w:themeFill="background1"/>
          </w:tcPr>
          <w:p w14:paraId="5C618071" w14:textId="7FA979E0" w:rsidR="00755FEC" w:rsidRPr="00270573" w:rsidRDefault="00755FEC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Oppgi rutiner for feilsøking, vedlikehold, overføring av filer, logger, konfigurasjons</w:t>
            </w:r>
            <w:r w:rsidR="009818CB" w:rsidRPr="00270573">
              <w:rPr>
                <w:rFonts w:ascii="Arial" w:hAnsi="Arial" w:cs="Arial"/>
                <w:szCs w:val="22"/>
              </w:rPr>
              <w:t>-</w:t>
            </w:r>
            <w:r w:rsidRPr="00270573">
              <w:rPr>
                <w:rFonts w:ascii="Arial" w:hAnsi="Arial" w:cs="Arial"/>
                <w:szCs w:val="22"/>
              </w:rPr>
              <w:t xml:space="preserve">data og lignende. </w:t>
            </w:r>
          </w:p>
          <w:p w14:paraId="679563C7" w14:textId="2A0B42AD" w:rsidR="00755FEC" w:rsidRPr="00270573" w:rsidRDefault="00755FEC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Fjerntilgang: Oppgi behov for fjerntilgang til systemet. Beskriv løsningen som brukes og hvordan tilgang begrenses. (NHN/FHI kan etter hvert iverksette sin egen fjerntilgangs</w:t>
            </w:r>
            <w:r w:rsidR="00E244DA" w:rsidRPr="00270573">
              <w:rPr>
                <w:rFonts w:ascii="Arial" w:hAnsi="Arial" w:cs="Arial"/>
                <w:szCs w:val="22"/>
              </w:rPr>
              <w:t>-</w:t>
            </w:r>
            <w:r w:rsidRPr="00270573">
              <w:rPr>
                <w:rFonts w:ascii="Arial" w:hAnsi="Arial" w:cs="Arial"/>
                <w:szCs w:val="22"/>
              </w:rPr>
              <w:t>løsning som skal brukes.)</w:t>
            </w:r>
          </w:p>
          <w:p w14:paraId="7EC3E8E9" w14:textId="03DF0177" w:rsidR="00755FEC" w:rsidRPr="00270573" w:rsidRDefault="00755FEC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Eksterne tjenester: Beskriv evt. behov for tilgang til skytjenester, internett osv.</w:t>
            </w:r>
          </w:p>
          <w:p w14:paraId="0667C960" w14:textId="2157410D" w:rsidR="00755FEC" w:rsidRPr="00270573" w:rsidRDefault="00755FEC" w:rsidP="00DD5E94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Oppgi relevante informasjon om endepunkter og ev. andre innstillinger for å åpne brannmuren til bestemte tjenester (fjerntilgang, eksterne).</w:t>
            </w:r>
          </w:p>
        </w:tc>
        <w:tc>
          <w:tcPr>
            <w:tcW w:w="848" w:type="dxa"/>
            <w:shd w:val="clear" w:color="auto" w:fill="FFFFFF" w:themeFill="background1"/>
          </w:tcPr>
          <w:p w14:paraId="56A5204C" w14:textId="02D856CB" w:rsidR="00755FEC" w:rsidRPr="00270573" w:rsidRDefault="00755FEC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I</w:t>
            </w:r>
          </w:p>
        </w:tc>
        <w:tc>
          <w:tcPr>
            <w:tcW w:w="1136" w:type="dxa"/>
            <w:shd w:val="clear" w:color="auto" w:fill="FFFFFF" w:themeFill="background1"/>
          </w:tcPr>
          <w:p w14:paraId="17D4D4D6" w14:textId="77777777" w:rsidR="00755FEC" w:rsidRPr="00270573" w:rsidRDefault="00755FEC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  <w:shd w:val="clear" w:color="auto" w:fill="FFFFFF" w:themeFill="background1"/>
          </w:tcPr>
          <w:p w14:paraId="5AF5C552" w14:textId="77777777" w:rsidR="00755FEC" w:rsidRPr="00270573" w:rsidRDefault="00755FEC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01D4A602" w14:textId="77777777" w:rsidTr="1504C4BB">
        <w:tc>
          <w:tcPr>
            <w:tcW w:w="704" w:type="dxa"/>
            <w:shd w:val="clear" w:color="auto" w:fill="FFFFFF" w:themeFill="background1"/>
          </w:tcPr>
          <w:p w14:paraId="606409FE" w14:textId="6EA10947" w:rsidR="00755FEC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6.9</w:t>
            </w:r>
          </w:p>
        </w:tc>
        <w:tc>
          <w:tcPr>
            <w:tcW w:w="2977" w:type="dxa"/>
            <w:shd w:val="clear" w:color="auto" w:fill="FFFFFF" w:themeFill="background1"/>
          </w:tcPr>
          <w:p w14:paraId="0F65DA03" w14:textId="77777777" w:rsidR="00E027CC" w:rsidRPr="00270573" w:rsidRDefault="00755FEC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Kundens databaseplattform er Microsoft SQL Server, og dersom leverandør har behov for en server, bør leverandørens 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software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 xml:space="preserve"> kunne kommunisere med denne plattformen.</w:t>
            </w:r>
            <w:r w:rsidR="00E027CC" w:rsidRPr="00270573">
              <w:rPr>
                <w:rFonts w:ascii="Arial" w:hAnsi="Arial" w:cs="Arial"/>
                <w:szCs w:val="22"/>
              </w:rPr>
              <w:t xml:space="preserve"> </w:t>
            </w:r>
          </w:p>
          <w:p w14:paraId="78E03A6C" w14:textId="31687539" w:rsidR="00755FEC" w:rsidRPr="00270573" w:rsidRDefault="00E027CC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Ikke behov for server eller behov for server som er kompatibelt med Microsoft SQL er best.</w:t>
            </w:r>
          </w:p>
        </w:tc>
        <w:tc>
          <w:tcPr>
            <w:tcW w:w="2410" w:type="dxa"/>
            <w:shd w:val="clear" w:color="auto" w:fill="FFFFFF" w:themeFill="background1"/>
          </w:tcPr>
          <w:p w14:paraId="2A54B867" w14:textId="77777777" w:rsidR="00755FEC" w:rsidRPr="00270573" w:rsidRDefault="00755FEC" w:rsidP="004E5F2B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Bekreft at kravet ivaretas. </w:t>
            </w:r>
          </w:p>
          <w:p w14:paraId="4D2E49AE" w14:textId="2FC65F5B" w:rsidR="00755FEC" w:rsidRPr="00270573" w:rsidRDefault="00755FEC" w:rsidP="00E027CC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Oppgi krav til servere og annen infrastruktur hos Kunden.</w:t>
            </w:r>
          </w:p>
        </w:tc>
        <w:tc>
          <w:tcPr>
            <w:tcW w:w="848" w:type="dxa"/>
            <w:shd w:val="clear" w:color="auto" w:fill="FFFFFF" w:themeFill="background1"/>
          </w:tcPr>
          <w:p w14:paraId="03CD6936" w14:textId="4FA8B470" w:rsidR="00755FEC" w:rsidRPr="00270573" w:rsidRDefault="00E244DA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6" w:type="dxa"/>
            <w:shd w:val="clear" w:color="auto" w:fill="FFFFFF" w:themeFill="background1"/>
          </w:tcPr>
          <w:p w14:paraId="7A49FDA7" w14:textId="77777777" w:rsidR="00755FEC" w:rsidRPr="00270573" w:rsidRDefault="00755FEC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  <w:shd w:val="clear" w:color="auto" w:fill="FFFFFF" w:themeFill="background1"/>
          </w:tcPr>
          <w:p w14:paraId="0394E2FD" w14:textId="77777777" w:rsidR="00755FEC" w:rsidRPr="00270573" w:rsidRDefault="00755FEC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01372EB2" w14:textId="77777777" w:rsidTr="1504C4BB">
        <w:tc>
          <w:tcPr>
            <w:tcW w:w="704" w:type="dxa"/>
            <w:shd w:val="clear" w:color="auto" w:fill="FFFFFF" w:themeFill="background1"/>
          </w:tcPr>
          <w:p w14:paraId="378D0E27" w14:textId="20B4A83B" w:rsidR="00EB1C10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6.10</w:t>
            </w:r>
          </w:p>
        </w:tc>
        <w:tc>
          <w:tcPr>
            <w:tcW w:w="2977" w:type="dxa"/>
            <w:shd w:val="clear" w:color="auto" w:fill="FFFFFF" w:themeFill="background1"/>
          </w:tcPr>
          <w:p w14:paraId="3964B81F" w14:textId="100AD6D8" w:rsidR="00EB1C10" w:rsidRPr="00270573" w:rsidRDefault="00EB1C10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Leverandør skal levere skisse av dataflyt og eventuelt bruk av andre IT- komponenter og tjenester.</w:t>
            </w:r>
          </w:p>
        </w:tc>
        <w:tc>
          <w:tcPr>
            <w:tcW w:w="2410" w:type="dxa"/>
            <w:shd w:val="clear" w:color="auto" w:fill="FFFFFF" w:themeFill="background1"/>
          </w:tcPr>
          <w:p w14:paraId="67F861D0" w14:textId="59078C6D" w:rsidR="00EB1C10" w:rsidRPr="00270573" w:rsidRDefault="00EB1C10" w:rsidP="00F93EBE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Lever skisse av dataflyt (intern og ekstern) og tilhørende dokumentasjon, samt beskriv andre IT-komponenter som løsningen er avhengig av (</w:t>
            </w:r>
            <w:r w:rsidR="00C11708" w:rsidRPr="00270573">
              <w:rPr>
                <w:rFonts w:ascii="Arial" w:hAnsi="Arial" w:cs="Arial"/>
                <w:szCs w:val="22"/>
              </w:rPr>
              <w:t>f.</w:t>
            </w:r>
            <w:r w:rsidRPr="00270573">
              <w:rPr>
                <w:rFonts w:ascii="Arial" w:hAnsi="Arial" w:cs="Arial"/>
                <w:szCs w:val="22"/>
              </w:rPr>
              <w:t xml:space="preserve">eks. bærbar, nettbrett, printer, skanner, to nettverkskort, ev.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partisjoneringsbehov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>, strekkodeleser osv</w:t>
            </w:r>
            <w:r w:rsidR="009E4165">
              <w:rPr>
                <w:rFonts w:ascii="Arial" w:hAnsi="Arial" w:cs="Arial"/>
                <w:szCs w:val="22"/>
              </w:rPr>
              <w:t>.</w:t>
            </w:r>
            <w:r w:rsidRPr="00270573">
              <w:rPr>
                <w:rFonts w:ascii="Arial" w:hAnsi="Arial" w:cs="Arial"/>
                <w:szCs w:val="22"/>
              </w:rPr>
              <w:t>).</w:t>
            </w:r>
          </w:p>
        </w:tc>
        <w:tc>
          <w:tcPr>
            <w:tcW w:w="848" w:type="dxa"/>
            <w:shd w:val="clear" w:color="auto" w:fill="FFFFFF" w:themeFill="background1"/>
          </w:tcPr>
          <w:p w14:paraId="3ECD5FA0" w14:textId="5C3422E0" w:rsidR="00EB1C10" w:rsidRPr="00270573" w:rsidRDefault="00EB1C10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6" w:type="dxa"/>
            <w:shd w:val="clear" w:color="auto" w:fill="FFFFFF" w:themeFill="background1"/>
          </w:tcPr>
          <w:p w14:paraId="67DA48A7" w14:textId="77777777" w:rsidR="00EB1C10" w:rsidRPr="00270573" w:rsidRDefault="00EB1C10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  <w:shd w:val="clear" w:color="auto" w:fill="FFFFFF" w:themeFill="background1"/>
          </w:tcPr>
          <w:p w14:paraId="3C220C1B" w14:textId="77777777" w:rsidR="00EB1C10" w:rsidRPr="00270573" w:rsidRDefault="00EB1C10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63CE4146" w14:textId="77777777" w:rsidTr="1504C4BB">
        <w:tc>
          <w:tcPr>
            <w:tcW w:w="704" w:type="dxa"/>
            <w:shd w:val="clear" w:color="auto" w:fill="FFFFFF" w:themeFill="background1"/>
          </w:tcPr>
          <w:p w14:paraId="25C722B3" w14:textId="6FAB8FA0" w:rsidR="00EB1C10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6.11</w:t>
            </w:r>
          </w:p>
        </w:tc>
        <w:tc>
          <w:tcPr>
            <w:tcW w:w="2977" w:type="dxa"/>
            <w:shd w:val="clear" w:color="auto" w:fill="FFFFFF" w:themeFill="background1"/>
          </w:tcPr>
          <w:p w14:paraId="0BDD1597" w14:textId="77777777" w:rsidR="00EB1C10" w:rsidRPr="00270573" w:rsidRDefault="00EB1C10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Lagring og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backup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bør være sikker og brukervennlig. </w:t>
            </w:r>
          </w:p>
          <w:p w14:paraId="4330C244" w14:textId="6200A49A" w:rsidR="00EB1C10" w:rsidRPr="00270573" w:rsidRDefault="00F93EBE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Løsning som best ivaretar informasjonssikkerhet og brukervennlighet vil vektlegges.</w:t>
            </w:r>
          </w:p>
          <w:p w14:paraId="638B0644" w14:textId="6A01B4FC" w:rsidR="00EB1C10" w:rsidRPr="00270573" w:rsidRDefault="00EB1C10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3EBD7A9D" w14:textId="77777777" w:rsidR="004B189E" w:rsidRPr="00270573" w:rsidRDefault="004B189E" w:rsidP="004B189E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Stiller løsningen spesielle krav til lagring og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backup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av data, for eksempel store volum, lese-/skrivehastighet e.l.? </w:t>
            </w:r>
          </w:p>
          <w:p w14:paraId="677C455A" w14:textId="3B8E1ADC" w:rsidR="00EB1C10" w:rsidRPr="00270573" w:rsidRDefault="00EB1C10" w:rsidP="00F93EBE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Beskriv lagrings- og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backup</w:t>
            </w:r>
            <w:proofErr w:type="spellEnd"/>
            <w:r w:rsidR="007107F6">
              <w:rPr>
                <w:rFonts w:ascii="Arial" w:hAnsi="Arial" w:cs="Arial"/>
                <w:szCs w:val="22"/>
              </w:rPr>
              <w:t>-</w:t>
            </w:r>
            <w:r w:rsidRPr="00270573">
              <w:rPr>
                <w:rFonts w:ascii="Arial" w:hAnsi="Arial" w:cs="Arial"/>
                <w:szCs w:val="22"/>
              </w:rPr>
              <w:t>behov, medium og rutiner.</w:t>
            </w:r>
          </w:p>
        </w:tc>
        <w:tc>
          <w:tcPr>
            <w:tcW w:w="848" w:type="dxa"/>
            <w:shd w:val="clear" w:color="auto" w:fill="FFFFFF" w:themeFill="background1"/>
          </w:tcPr>
          <w:p w14:paraId="257D880E" w14:textId="4931E232" w:rsidR="00EB1C10" w:rsidRPr="00270573" w:rsidRDefault="004B531B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6" w:type="dxa"/>
            <w:shd w:val="clear" w:color="auto" w:fill="FFFFFF" w:themeFill="background1"/>
          </w:tcPr>
          <w:p w14:paraId="5BD94C50" w14:textId="77777777" w:rsidR="00EB1C10" w:rsidRPr="00270573" w:rsidRDefault="00EB1C10" w:rsidP="00851A19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  <w:shd w:val="clear" w:color="auto" w:fill="FFFFFF" w:themeFill="background1"/>
          </w:tcPr>
          <w:p w14:paraId="3A5180FD" w14:textId="77777777" w:rsidR="00EB1C10" w:rsidRPr="00270573" w:rsidRDefault="00EB1C10" w:rsidP="00851A19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2A7667" w:rsidRPr="00270573" w14:paraId="73B03B42" w14:textId="77777777" w:rsidTr="1504C4BB">
        <w:tc>
          <w:tcPr>
            <w:tcW w:w="704" w:type="dxa"/>
          </w:tcPr>
          <w:p w14:paraId="7DB50E72" w14:textId="10AA8739" w:rsidR="00133697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6.12</w:t>
            </w:r>
          </w:p>
        </w:tc>
        <w:tc>
          <w:tcPr>
            <w:tcW w:w="2977" w:type="dxa"/>
          </w:tcPr>
          <w:p w14:paraId="56E5BB88" w14:textId="4D84B460" w:rsidR="00133697" w:rsidRPr="008A79DE" w:rsidRDefault="26EEBFD1" w:rsidP="1504C4BB">
            <w:pPr>
              <w:pStyle w:val="Tabell"/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 xml:space="preserve">Systemet skal ha innebygd funksjonalitet for </w:t>
            </w:r>
            <w:proofErr w:type="spellStart"/>
            <w:r w:rsidRPr="1504C4BB">
              <w:rPr>
                <w:rFonts w:ascii="Arial" w:hAnsi="Arial" w:cs="Arial"/>
              </w:rPr>
              <w:t>audit</w:t>
            </w:r>
            <w:proofErr w:type="spellEnd"/>
            <w:r w:rsidRPr="1504C4BB">
              <w:rPr>
                <w:rFonts w:ascii="Arial" w:hAnsi="Arial" w:cs="Arial"/>
              </w:rPr>
              <w:t xml:space="preserve"> </w:t>
            </w:r>
            <w:proofErr w:type="spellStart"/>
            <w:r w:rsidRPr="1504C4BB">
              <w:rPr>
                <w:rFonts w:ascii="Arial" w:hAnsi="Arial" w:cs="Arial"/>
              </w:rPr>
              <w:t>trail</w:t>
            </w:r>
            <w:proofErr w:type="spellEnd"/>
            <w:r w:rsidRPr="1504C4BB">
              <w:rPr>
                <w:rFonts w:ascii="Arial" w:hAnsi="Arial" w:cs="Arial"/>
              </w:rPr>
              <w:t xml:space="preserve"> og feillogging som sikrer full sporbarhet av</w:t>
            </w:r>
            <w:r w:rsidR="00016649">
              <w:rPr>
                <w:rFonts w:ascii="Arial" w:hAnsi="Arial" w:cs="Arial"/>
              </w:rPr>
              <w:t xml:space="preserve"> </w:t>
            </w:r>
            <w:proofErr w:type="spellStart"/>
            <w:r w:rsidRPr="1504C4BB">
              <w:rPr>
                <w:rFonts w:ascii="Arial" w:hAnsi="Arial" w:cs="Arial"/>
              </w:rPr>
              <w:t>brukeraktivi</w:t>
            </w:r>
            <w:proofErr w:type="spellEnd"/>
            <w:r w:rsidR="00016649">
              <w:rPr>
                <w:rFonts w:ascii="Arial" w:hAnsi="Arial" w:cs="Arial"/>
              </w:rPr>
              <w:t>-</w:t>
            </w:r>
            <w:r w:rsidRPr="1504C4BB">
              <w:rPr>
                <w:rFonts w:ascii="Arial" w:hAnsi="Arial" w:cs="Arial"/>
              </w:rPr>
              <w:t>teter og systemhendelser.</w:t>
            </w:r>
          </w:p>
          <w:p w14:paraId="692715AF" w14:textId="34CCC8BB" w:rsidR="00133697" w:rsidRPr="00270573" w:rsidRDefault="26EEBFD1" w:rsidP="00133697">
            <w:pPr>
              <w:pStyle w:val="Tabell"/>
              <w:spacing w:before="60" w:after="120" w:line="22" w:lineRule="atLeast"/>
            </w:pPr>
            <w:proofErr w:type="spellStart"/>
            <w:r w:rsidRPr="1504C4BB">
              <w:rPr>
                <w:rFonts w:ascii="Arial" w:hAnsi="Arial" w:cs="Arial"/>
              </w:rPr>
              <w:t>Audit</w:t>
            </w:r>
            <w:proofErr w:type="spellEnd"/>
            <w:r w:rsidRPr="1504C4BB">
              <w:rPr>
                <w:rFonts w:ascii="Arial" w:hAnsi="Arial" w:cs="Arial"/>
              </w:rPr>
              <w:t xml:space="preserve"> </w:t>
            </w:r>
            <w:proofErr w:type="spellStart"/>
            <w:r w:rsidRPr="1504C4BB">
              <w:rPr>
                <w:rFonts w:ascii="Arial" w:hAnsi="Arial" w:cs="Arial"/>
              </w:rPr>
              <w:t>trail</w:t>
            </w:r>
            <w:proofErr w:type="spellEnd"/>
            <w:r w:rsidRPr="1504C4BB">
              <w:rPr>
                <w:rFonts w:ascii="Arial" w:hAnsi="Arial" w:cs="Arial"/>
              </w:rPr>
              <w:t xml:space="preserve"> skal som minimum registrere:</w:t>
            </w:r>
          </w:p>
          <w:p w14:paraId="7682B384" w14:textId="04A7F6B8" w:rsidR="00133697" w:rsidRPr="00270573" w:rsidRDefault="26EEBFD1" w:rsidP="00681944">
            <w:pPr>
              <w:pStyle w:val="Tabell"/>
              <w:numPr>
                <w:ilvl w:val="0"/>
                <w:numId w:val="2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 xml:space="preserve">Dato og klokkeslett for hendelser </w:t>
            </w:r>
          </w:p>
          <w:p w14:paraId="055E391F" w14:textId="1987530E" w:rsidR="00133697" w:rsidRPr="00270573" w:rsidRDefault="26EEBFD1" w:rsidP="00681944">
            <w:pPr>
              <w:pStyle w:val="Tabell"/>
              <w:numPr>
                <w:ilvl w:val="0"/>
                <w:numId w:val="2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 xml:space="preserve">Bruker-ID (eller tilsvarende entydig identifikasjon) </w:t>
            </w:r>
          </w:p>
          <w:p w14:paraId="5855916F" w14:textId="3AF9E9E8" w:rsidR="00133697" w:rsidRPr="00270573" w:rsidRDefault="26EEBFD1" w:rsidP="00681944">
            <w:pPr>
              <w:pStyle w:val="Tabell"/>
              <w:numPr>
                <w:ilvl w:val="0"/>
                <w:numId w:val="2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 xml:space="preserve">Endringer i metoder, protokoller og programmer </w:t>
            </w:r>
          </w:p>
          <w:p w14:paraId="55C5DF68" w14:textId="748AB850" w:rsidR="00133697" w:rsidRPr="00270573" w:rsidRDefault="26EEBFD1" w:rsidP="00681944">
            <w:pPr>
              <w:pStyle w:val="Tabell"/>
              <w:numPr>
                <w:ilvl w:val="0"/>
                <w:numId w:val="2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 xml:space="preserve">Opprettelse, endring og sletting av data og oppsett </w:t>
            </w:r>
          </w:p>
          <w:p w14:paraId="4B977EE1" w14:textId="4FC38E31" w:rsidR="00133697" w:rsidRPr="00270573" w:rsidRDefault="26EEBFD1" w:rsidP="00681944">
            <w:pPr>
              <w:pStyle w:val="Tabell"/>
              <w:numPr>
                <w:ilvl w:val="0"/>
                <w:numId w:val="2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 xml:space="preserve">Kjøringer (runs), inkludert start, stopp og avbrudd </w:t>
            </w:r>
          </w:p>
          <w:p w14:paraId="06DAC7D6" w14:textId="1313EEE2" w:rsidR="00133697" w:rsidRPr="00270573" w:rsidRDefault="26EEBFD1" w:rsidP="00681944">
            <w:pPr>
              <w:pStyle w:val="Tabell"/>
              <w:numPr>
                <w:ilvl w:val="0"/>
                <w:numId w:val="2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>Feilmeldinger, alarmer og systemhendelser</w:t>
            </w:r>
          </w:p>
          <w:p w14:paraId="200D8B9B" w14:textId="7706E4DF" w:rsidR="00133697" w:rsidRPr="00270573" w:rsidRDefault="26EEBFD1" w:rsidP="00133697">
            <w:pPr>
              <w:pStyle w:val="Tabell"/>
              <w:spacing w:before="60" w:after="120" w:line="22" w:lineRule="atLeast"/>
            </w:pPr>
            <w:proofErr w:type="spellStart"/>
            <w:r w:rsidRPr="1504C4BB">
              <w:rPr>
                <w:rFonts w:ascii="Arial" w:hAnsi="Arial" w:cs="Arial"/>
              </w:rPr>
              <w:t>Audit</w:t>
            </w:r>
            <w:proofErr w:type="spellEnd"/>
            <w:r w:rsidRPr="1504C4BB">
              <w:rPr>
                <w:rFonts w:ascii="Arial" w:hAnsi="Arial" w:cs="Arial"/>
              </w:rPr>
              <w:t xml:space="preserve"> </w:t>
            </w:r>
            <w:proofErr w:type="spellStart"/>
            <w:r w:rsidRPr="1504C4BB">
              <w:rPr>
                <w:rFonts w:ascii="Arial" w:hAnsi="Arial" w:cs="Arial"/>
              </w:rPr>
              <w:t>trail</w:t>
            </w:r>
            <w:proofErr w:type="spellEnd"/>
            <w:r w:rsidRPr="1504C4BB">
              <w:rPr>
                <w:rFonts w:ascii="Arial" w:hAnsi="Arial" w:cs="Arial"/>
              </w:rPr>
              <w:t xml:space="preserve"> skal være:</w:t>
            </w:r>
          </w:p>
          <w:p w14:paraId="587717CD" w14:textId="3D135680" w:rsidR="00133697" w:rsidRPr="00270573" w:rsidRDefault="26EEBFD1" w:rsidP="00681944">
            <w:pPr>
              <w:pStyle w:val="Tabell"/>
              <w:numPr>
                <w:ilvl w:val="0"/>
                <w:numId w:val="1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>Sikret mot endring og sletting (tamper-</w:t>
            </w:r>
            <w:proofErr w:type="spellStart"/>
            <w:r w:rsidRPr="1504C4BB">
              <w:rPr>
                <w:rFonts w:ascii="Arial" w:hAnsi="Arial" w:cs="Arial"/>
              </w:rPr>
              <w:t>proof</w:t>
            </w:r>
            <w:proofErr w:type="spellEnd"/>
            <w:r w:rsidRPr="1504C4BB">
              <w:rPr>
                <w:rFonts w:ascii="Arial" w:hAnsi="Arial" w:cs="Arial"/>
              </w:rPr>
              <w:t xml:space="preserve">) </w:t>
            </w:r>
          </w:p>
          <w:p w14:paraId="45DEEDA6" w14:textId="4D6B3A8A" w:rsidR="00133697" w:rsidRPr="00270573" w:rsidRDefault="26EEBFD1" w:rsidP="00681944">
            <w:pPr>
              <w:pStyle w:val="Tabell"/>
              <w:numPr>
                <w:ilvl w:val="0"/>
                <w:numId w:val="1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 xml:space="preserve">Søkbar og tilgjengelig for gjennomgang </w:t>
            </w:r>
          </w:p>
          <w:p w14:paraId="25F835A9" w14:textId="54E7E293" w:rsidR="00133697" w:rsidRPr="00D05433" w:rsidRDefault="26EEBFD1" w:rsidP="1504C4BB">
            <w:pPr>
              <w:pStyle w:val="Tabell"/>
              <w:numPr>
                <w:ilvl w:val="0"/>
                <w:numId w:val="1"/>
              </w:numPr>
              <w:spacing w:before="60" w:after="120" w:line="22" w:lineRule="atLeast"/>
            </w:pPr>
            <w:r w:rsidRPr="1504C4BB">
              <w:rPr>
                <w:rFonts w:ascii="Arial" w:hAnsi="Arial" w:cs="Arial"/>
              </w:rPr>
              <w:t>Eksporterbar i et lesbart og standardisert format</w:t>
            </w:r>
          </w:p>
        </w:tc>
        <w:tc>
          <w:tcPr>
            <w:tcW w:w="2410" w:type="dxa"/>
          </w:tcPr>
          <w:p w14:paraId="3C9DCAAE" w14:textId="5B14465A" w:rsidR="00133697" w:rsidRPr="00270573" w:rsidRDefault="6B203DE9" w:rsidP="44CD8A37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>Bekreft at kravet oppfylles</w:t>
            </w:r>
            <w:r w:rsidR="09D61552" w:rsidRPr="00270573">
              <w:rPr>
                <w:rFonts w:ascii="Arial" w:hAnsi="Arial" w:cs="Arial"/>
              </w:rPr>
              <w:t xml:space="preserve">. </w:t>
            </w:r>
          </w:p>
          <w:p w14:paraId="675DB191" w14:textId="2610D31D" w:rsidR="00133697" w:rsidRPr="00165C45" w:rsidRDefault="13905DFE" w:rsidP="1504C4BB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</w:rPr>
            </w:pPr>
            <w:r w:rsidRPr="1504C4BB">
              <w:rPr>
                <w:rFonts w:ascii="Arial" w:hAnsi="Arial" w:cs="Arial"/>
              </w:rPr>
              <w:t xml:space="preserve">Beskriv hvilke parametere som </w:t>
            </w:r>
            <w:r w:rsidRPr="00165C45">
              <w:rPr>
                <w:rFonts w:ascii="Arial" w:hAnsi="Arial" w:cs="Arial"/>
              </w:rPr>
              <w:t xml:space="preserve">logges i </w:t>
            </w:r>
            <w:proofErr w:type="spellStart"/>
            <w:r w:rsidRPr="00165C45">
              <w:rPr>
                <w:rFonts w:ascii="Arial" w:hAnsi="Arial" w:cs="Arial"/>
              </w:rPr>
              <w:t>audit</w:t>
            </w:r>
            <w:proofErr w:type="spellEnd"/>
            <w:r w:rsidRPr="00165C45">
              <w:rPr>
                <w:rFonts w:ascii="Arial" w:hAnsi="Arial" w:cs="Arial"/>
              </w:rPr>
              <w:t xml:space="preserve"> </w:t>
            </w:r>
            <w:proofErr w:type="spellStart"/>
            <w:r w:rsidRPr="00165C45">
              <w:rPr>
                <w:rFonts w:ascii="Arial" w:hAnsi="Arial" w:cs="Arial"/>
              </w:rPr>
              <w:t>trail</w:t>
            </w:r>
            <w:proofErr w:type="spellEnd"/>
            <w:r w:rsidRPr="00165C45">
              <w:rPr>
                <w:rFonts w:ascii="Arial" w:hAnsi="Arial" w:cs="Arial"/>
              </w:rPr>
              <w:t xml:space="preserve">.  </w:t>
            </w:r>
          </w:p>
          <w:p w14:paraId="5E4AFC4F" w14:textId="4F28BCE9" w:rsidR="00133697" w:rsidRPr="00165C45" w:rsidRDefault="20239461" w:rsidP="1504C4BB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</w:rPr>
            </w:pPr>
            <w:r w:rsidRPr="00165C45">
              <w:rPr>
                <w:rFonts w:ascii="Arial" w:hAnsi="Arial" w:cs="Arial"/>
              </w:rPr>
              <w:t xml:space="preserve">Beskrive hvordan data sikres mot manipulering </w:t>
            </w:r>
          </w:p>
          <w:p w14:paraId="3E2F4CD1" w14:textId="5F8C3470" w:rsidR="00133697" w:rsidRPr="00270573" w:rsidRDefault="20239461" w:rsidP="000B0E10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</w:pPr>
            <w:r w:rsidRPr="00165C45">
              <w:rPr>
                <w:rFonts w:ascii="Arial" w:hAnsi="Arial" w:cs="Arial"/>
              </w:rPr>
              <w:t>Oppgi eventuelle begrensninger i funksjonaliteten</w:t>
            </w:r>
          </w:p>
        </w:tc>
        <w:tc>
          <w:tcPr>
            <w:tcW w:w="848" w:type="dxa"/>
          </w:tcPr>
          <w:p w14:paraId="37A2BF26" w14:textId="7A08016A" w:rsidR="00133697" w:rsidRPr="00270573" w:rsidRDefault="00133697" w:rsidP="00133697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6" w:type="dxa"/>
          </w:tcPr>
          <w:p w14:paraId="798BEABF" w14:textId="77777777" w:rsidR="00133697" w:rsidRPr="00270573" w:rsidRDefault="00133697" w:rsidP="00133697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</w:tcPr>
          <w:p w14:paraId="07B98858" w14:textId="77777777" w:rsidR="00133697" w:rsidRPr="00270573" w:rsidRDefault="00133697" w:rsidP="00133697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  <w:tr w:rsidR="00133697" w:rsidRPr="00270573" w14:paraId="761D558D" w14:textId="77777777" w:rsidTr="1504C4BB">
        <w:tc>
          <w:tcPr>
            <w:tcW w:w="704" w:type="dxa"/>
          </w:tcPr>
          <w:p w14:paraId="0FEE3B80" w14:textId="708C07E5" w:rsidR="00133697" w:rsidRPr="00270573" w:rsidRDefault="00045460" w:rsidP="003851E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  <w:szCs w:val="22"/>
              </w:rPr>
            </w:pPr>
            <w:r>
              <w:rPr>
                <w:rFonts w:ascii="Arial" w:hAnsi="Arial"/>
                <w:szCs w:val="22"/>
              </w:rPr>
              <w:t>6.13</w:t>
            </w:r>
          </w:p>
        </w:tc>
        <w:tc>
          <w:tcPr>
            <w:tcW w:w="2977" w:type="dxa"/>
          </w:tcPr>
          <w:p w14:paraId="416D5612" w14:textId="1CDBD92A" w:rsidR="00133697" w:rsidRPr="00270573" w:rsidRDefault="00133697" w:rsidP="00133697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Det skal være enkelt å importere og eksportere rådatafiler til andre formater som f.eks. .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xml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>, Excel, .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csv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og ev. ha mulighet for kommunikasjon med eksterne databasesystemer som LIMS (FHI bruker hovedsakelig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LabWare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>).</w:t>
            </w:r>
          </w:p>
        </w:tc>
        <w:tc>
          <w:tcPr>
            <w:tcW w:w="2410" w:type="dxa"/>
          </w:tcPr>
          <w:p w14:paraId="78857021" w14:textId="3926EA5D" w:rsidR="00133697" w:rsidRPr="00270573" w:rsidRDefault="00133697" w:rsidP="00133697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>Beskriv hvilke filformater kan eksporteres og importeres og hvilke kommunikasjons</w:t>
            </w:r>
            <w:r w:rsidR="00D05433">
              <w:rPr>
                <w:rFonts w:ascii="Arial" w:hAnsi="Arial" w:cs="Arial"/>
                <w:szCs w:val="22"/>
              </w:rPr>
              <w:t>-</w:t>
            </w:r>
            <w:proofErr w:type="gramStart"/>
            <w:r w:rsidRPr="00270573">
              <w:rPr>
                <w:rFonts w:ascii="Arial" w:hAnsi="Arial" w:cs="Arial"/>
                <w:szCs w:val="22"/>
              </w:rPr>
              <w:t>former systemet</w:t>
            </w:r>
            <w:proofErr w:type="gramEnd"/>
            <w:r w:rsidRPr="00270573">
              <w:rPr>
                <w:rFonts w:ascii="Arial" w:hAnsi="Arial" w:cs="Arial"/>
                <w:szCs w:val="22"/>
              </w:rPr>
              <w:t xml:space="preserve"> støtter. </w:t>
            </w:r>
          </w:p>
          <w:p w14:paraId="1A8BCFB3" w14:textId="7B25C968" w:rsidR="00133697" w:rsidRPr="00270573" w:rsidRDefault="00133697" w:rsidP="00133697">
            <w:pPr>
              <w:pStyle w:val="Tabell"/>
              <w:numPr>
                <w:ilvl w:val="0"/>
                <w:numId w:val="37"/>
              </w:numPr>
              <w:spacing w:before="60" w:after="120" w:line="22" w:lineRule="atLeast"/>
              <w:ind w:left="227" w:hanging="227"/>
              <w:rPr>
                <w:rFonts w:ascii="Arial" w:hAnsi="Arial" w:cs="Arial"/>
                <w:szCs w:val="22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Dersom mulig, beskriv hvordan systemet kan kommunisere med LIMS (det kan ev. etableres sømløst to-veis kommunikasjon mellom instrument og </w:t>
            </w:r>
            <w:proofErr w:type="spellStart"/>
            <w:r w:rsidRPr="00270573">
              <w:rPr>
                <w:rFonts w:ascii="Arial" w:hAnsi="Arial" w:cs="Arial"/>
                <w:szCs w:val="22"/>
              </w:rPr>
              <w:t>LabWare</w:t>
            </w:r>
            <w:proofErr w:type="spellEnd"/>
            <w:r w:rsidRPr="00270573">
              <w:rPr>
                <w:rFonts w:ascii="Arial" w:hAnsi="Arial" w:cs="Arial"/>
                <w:szCs w:val="22"/>
              </w:rPr>
              <w:t xml:space="preserve"> så lenge som alle krav oppfylles).  </w:t>
            </w:r>
          </w:p>
        </w:tc>
        <w:tc>
          <w:tcPr>
            <w:tcW w:w="848" w:type="dxa"/>
          </w:tcPr>
          <w:p w14:paraId="00ABD3BB" w14:textId="2078D08D" w:rsidR="00133697" w:rsidRPr="00270573" w:rsidRDefault="00133697" w:rsidP="00133697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A</w:t>
            </w:r>
          </w:p>
        </w:tc>
        <w:tc>
          <w:tcPr>
            <w:tcW w:w="1136" w:type="dxa"/>
          </w:tcPr>
          <w:p w14:paraId="5AE66E45" w14:textId="77777777" w:rsidR="00133697" w:rsidRPr="00270573" w:rsidRDefault="00133697" w:rsidP="00133697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5203" w:type="dxa"/>
          </w:tcPr>
          <w:p w14:paraId="552135E4" w14:textId="77777777" w:rsidR="00133697" w:rsidRPr="00270573" w:rsidRDefault="00133697" w:rsidP="00133697">
            <w:pPr>
              <w:pStyle w:val="Tabell"/>
              <w:spacing w:before="60" w:after="120" w:line="22" w:lineRule="atLeast"/>
              <w:rPr>
                <w:rFonts w:ascii="Arial" w:hAnsi="Arial" w:cs="Arial"/>
                <w:szCs w:val="22"/>
              </w:rPr>
            </w:pPr>
          </w:p>
        </w:tc>
      </w:tr>
    </w:tbl>
    <w:p w14:paraId="0E2DE77D" w14:textId="68CD0286" w:rsidR="2841A502" w:rsidRDefault="2841A502" w:rsidP="2841A502"/>
    <w:p w14:paraId="6762FC5A" w14:textId="77777777" w:rsidR="007107F6" w:rsidRPr="00270573" w:rsidRDefault="007107F6" w:rsidP="2841A502"/>
    <w:p w14:paraId="2C3B3708" w14:textId="556E4502" w:rsidR="77608805" w:rsidRPr="00270573" w:rsidRDefault="75BEFC67" w:rsidP="2841A502">
      <w:pPr>
        <w:pStyle w:val="Heading1"/>
        <w:rPr>
          <w:rFonts w:ascii="Arial" w:hAnsi="Arial"/>
        </w:rPr>
      </w:pPr>
      <w:bookmarkStart w:id="18" w:name="_Toc230007262"/>
      <w:r w:rsidRPr="00270573">
        <w:rPr>
          <w:rFonts w:ascii="Arial" w:hAnsi="Arial"/>
        </w:rPr>
        <w:t>Krav til miljø og bærekraft</w:t>
      </w:r>
      <w:bookmarkEnd w:id="18"/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758"/>
        <w:gridCol w:w="3206"/>
        <w:gridCol w:w="1892"/>
        <w:gridCol w:w="1085"/>
        <w:gridCol w:w="1134"/>
        <w:gridCol w:w="5203"/>
      </w:tblGrid>
      <w:tr w:rsidR="2841A502" w:rsidRPr="00270573" w14:paraId="5DAE3E81" w14:textId="77777777" w:rsidTr="0053527D">
        <w:trPr>
          <w:trHeight w:val="300"/>
          <w:tblHeader/>
        </w:trPr>
        <w:tc>
          <w:tcPr>
            <w:tcW w:w="69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6F498BB" w14:textId="77777777" w:rsidR="2841A502" w:rsidRPr="00270573" w:rsidRDefault="2841A502" w:rsidP="0053527D">
            <w:pPr>
              <w:spacing w:before="60" w:after="120" w:line="22" w:lineRule="atLeast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Kundens krav</w:t>
            </w:r>
          </w:p>
        </w:tc>
        <w:tc>
          <w:tcPr>
            <w:tcW w:w="63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0FAD5D3D" w14:textId="77777777" w:rsidR="2841A502" w:rsidRPr="00270573" w:rsidRDefault="2841A502" w:rsidP="0053527D">
            <w:pPr>
              <w:spacing w:before="60" w:after="120" w:line="22" w:lineRule="atLeast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Leverandørens besvarelse</w:t>
            </w:r>
          </w:p>
        </w:tc>
      </w:tr>
      <w:tr w:rsidR="00ED2F80" w:rsidRPr="00270573" w14:paraId="050B640E" w14:textId="77777777" w:rsidTr="0053527D">
        <w:trPr>
          <w:trHeight w:val="300"/>
          <w:tblHeader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0B9E561" w14:textId="77777777" w:rsidR="2841A502" w:rsidRPr="00270573" w:rsidRDefault="2841A502" w:rsidP="0053527D">
            <w:pPr>
              <w:spacing w:before="60" w:after="120" w:line="22" w:lineRule="atLeast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1A60DA1" w14:textId="77777777" w:rsidR="2841A502" w:rsidRPr="00270573" w:rsidRDefault="2841A502" w:rsidP="0053527D">
            <w:pPr>
              <w:spacing w:before="60" w:after="120" w:line="22" w:lineRule="atLeast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Beskrivelse</w:t>
            </w:r>
          </w:p>
        </w:tc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599253" w14:textId="77777777" w:rsidR="2841A502" w:rsidRPr="00270573" w:rsidRDefault="2841A502" w:rsidP="0053527D">
            <w:pPr>
              <w:spacing w:before="60" w:after="120" w:line="22" w:lineRule="atLeast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Type dokumentasjon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17A604F8" w14:textId="77777777" w:rsidR="2841A502" w:rsidRPr="00270573" w:rsidRDefault="2841A502" w:rsidP="0053527D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Type krav</w:t>
            </w:r>
          </w:p>
          <w:p w14:paraId="0770F497" w14:textId="77777777" w:rsidR="2841A502" w:rsidRPr="00270573" w:rsidRDefault="2841A502" w:rsidP="0053527D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2CC"/>
          </w:tcPr>
          <w:p w14:paraId="30E40AD1" w14:textId="77777777" w:rsidR="2841A502" w:rsidRPr="00270573" w:rsidRDefault="2841A502" w:rsidP="0053527D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Tilbys</w:t>
            </w:r>
          </w:p>
          <w:p w14:paraId="00843CA8" w14:textId="77777777" w:rsidR="2841A502" w:rsidRPr="00270573" w:rsidRDefault="2841A502" w:rsidP="0053527D">
            <w:pPr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(Ja/Nei/Delvis)</w:t>
            </w:r>
          </w:p>
        </w:tc>
        <w:tc>
          <w:tcPr>
            <w:tcW w:w="5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2CC"/>
          </w:tcPr>
          <w:p w14:paraId="3ADC91A2" w14:textId="77777777" w:rsidR="2841A502" w:rsidRPr="00270573" w:rsidRDefault="2841A502" w:rsidP="0053527D">
            <w:pPr>
              <w:spacing w:before="60" w:after="120" w:line="22" w:lineRule="atLeast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 xml:space="preserve">Løsningsbeskrivelse </w:t>
            </w:r>
          </w:p>
        </w:tc>
      </w:tr>
      <w:tr w:rsidR="00AE5432" w:rsidRPr="00270573" w14:paraId="28A8D670" w14:textId="77777777" w:rsidTr="0053527D">
        <w:trPr>
          <w:trHeight w:val="300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3621FF6" w14:textId="543CF8AB" w:rsidR="2841A502" w:rsidRPr="00270573" w:rsidRDefault="00F625E0" w:rsidP="0053527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7.1</w:t>
            </w:r>
          </w:p>
        </w:tc>
        <w:tc>
          <w:tcPr>
            <w:tcW w:w="3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99AE53F" w14:textId="59DF738E" w:rsidR="2841A502" w:rsidRPr="00270573" w:rsidRDefault="00EC5760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  <w:szCs w:val="22"/>
              </w:rPr>
              <w:t>Produktene bør være produsert ved produksjonsanlegg som er miljøsertifisert i henhold til ISO 14001 eller tilsvarende internasjonal standard.</w:t>
            </w:r>
            <w:r w:rsidR="00BB7DAB" w:rsidRPr="00270573">
              <w:rPr>
                <w:rFonts w:ascii="Arial" w:hAnsi="Arial" w:cs="Arial"/>
                <w:szCs w:val="22"/>
              </w:rPr>
              <w:t xml:space="preserve"> Dette gjelder både for instrumentet og </w:t>
            </w:r>
            <w:r w:rsidR="00C46348" w:rsidRPr="00270573">
              <w:rPr>
                <w:rFonts w:ascii="Arial" w:hAnsi="Arial" w:cs="Arial"/>
                <w:szCs w:val="22"/>
              </w:rPr>
              <w:t>eventuelt instrument</w:t>
            </w:r>
            <w:r w:rsidR="00C46348">
              <w:rPr>
                <w:rFonts w:ascii="Arial" w:hAnsi="Arial" w:cs="Arial"/>
                <w:szCs w:val="22"/>
              </w:rPr>
              <w:t>-</w:t>
            </w:r>
            <w:r w:rsidR="00C46348" w:rsidRPr="00270573">
              <w:rPr>
                <w:rFonts w:ascii="Arial" w:hAnsi="Arial" w:cs="Arial"/>
                <w:szCs w:val="22"/>
              </w:rPr>
              <w:t>spesifikt forbruksmateriell</w:t>
            </w:r>
            <w:r w:rsidR="00BB7DAB" w:rsidRPr="00270573">
              <w:rPr>
                <w:rFonts w:ascii="Arial" w:hAnsi="Arial" w:cs="Arial"/>
                <w:szCs w:val="22"/>
              </w:rPr>
              <w:t xml:space="preserve"> som er tilbudt. </w:t>
            </w:r>
          </w:p>
        </w:tc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1CC78" w14:textId="20AFE07F" w:rsidR="00085B92" w:rsidRPr="00270573" w:rsidRDefault="00225C4F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>Sertifikat for produksjons</w:t>
            </w:r>
            <w:r w:rsidR="005C3A97">
              <w:rPr>
                <w:rFonts w:ascii="Arial" w:hAnsi="Arial" w:cs="Arial"/>
              </w:rPr>
              <w:t>-</w:t>
            </w:r>
            <w:r w:rsidRPr="00270573">
              <w:rPr>
                <w:rFonts w:ascii="Arial" w:hAnsi="Arial" w:cs="Arial"/>
              </w:rPr>
              <w:t>stedets miljø</w:t>
            </w:r>
            <w:r w:rsidR="00927227">
              <w:rPr>
                <w:rFonts w:ascii="Arial" w:hAnsi="Arial" w:cs="Arial"/>
              </w:rPr>
              <w:t>-</w:t>
            </w:r>
            <w:r w:rsidRPr="00270573">
              <w:rPr>
                <w:rFonts w:ascii="Arial" w:hAnsi="Arial" w:cs="Arial"/>
              </w:rPr>
              <w:t>styringssystem (f.eks. ISO 14001), eller annen tredje</w:t>
            </w:r>
            <w:r w:rsidR="005C3A97">
              <w:rPr>
                <w:rFonts w:ascii="Arial" w:hAnsi="Arial" w:cs="Arial"/>
              </w:rPr>
              <w:t>-</w:t>
            </w:r>
            <w:r w:rsidRPr="00270573">
              <w:rPr>
                <w:rFonts w:ascii="Arial" w:hAnsi="Arial" w:cs="Arial"/>
              </w:rPr>
              <w:t>partsverifisert dokumentasjon for miljøtiltak i produksjonen.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09A8FF" w14:textId="2708D49A" w:rsidR="2841A502" w:rsidRPr="00270573" w:rsidRDefault="00F41EFD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DDB3A3" w14:textId="77777777" w:rsidR="2841A502" w:rsidRPr="00270573" w:rsidRDefault="2841A502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5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05D5C" w14:textId="77777777" w:rsidR="2841A502" w:rsidRPr="00270573" w:rsidRDefault="2841A502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  <w:color w:val="0070C0"/>
              </w:rPr>
            </w:pPr>
          </w:p>
        </w:tc>
      </w:tr>
      <w:tr w:rsidR="00AE5432" w:rsidRPr="00270573" w14:paraId="2D82266E" w14:textId="77777777" w:rsidTr="0053527D">
        <w:trPr>
          <w:trHeight w:val="300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707E048" w14:textId="20747A95" w:rsidR="2841A502" w:rsidRPr="00270573" w:rsidRDefault="00F625E0" w:rsidP="0053527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7.2</w:t>
            </w:r>
          </w:p>
        </w:tc>
        <w:tc>
          <w:tcPr>
            <w:tcW w:w="3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93A34EE" w14:textId="5C6D2D00" w:rsidR="2841A502" w:rsidRPr="00270573" w:rsidRDefault="00565298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  <w:szCs w:val="22"/>
              </w:rPr>
              <w:t>Det bør være</w:t>
            </w:r>
            <w:r w:rsidR="00ED2F80" w:rsidRPr="00270573">
              <w:rPr>
                <w:rFonts w:ascii="Arial" w:hAnsi="Arial" w:cs="Arial"/>
                <w:szCs w:val="22"/>
              </w:rPr>
              <w:t xml:space="preserve"> mulig å resirkulere noe av materialet som benyttes i produksjonen av det</w:t>
            </w:r>
            <w:r w:rsidRPr="00270573">
              <w:rPr>
                <w:rFonts w:ascii="Arial" w:hAnsi="Arial" w:cs="Arial"/>
                <w:szCs w:val="22"/>
              </w:rPr>
              <w:t xml:space="preserve"> tilbudte</w:t>
            </w:r>
            <w:r w:rsidR="00ED2F80" w:rsidRPr="00270573">
              <w:rPr>
                <w:rFonts w:ascii="Arial" w:hAnsi="Arial" w:cs="Arial"/>
                <w:szCs w:val="22"/>
              </w:rPr>
              <w:t xml:space="preserve"> utstyret</w:t>
            </w:r>
            <w:r w:rsidR="000F2362" w:rsidRPr="00270573">
              <w:rPr>
                <w:rFonts w:ascii="Arial" w:hAnsi="Arial" w:cs="Arial"/>
                <w:szCs w:val="22"/>
              </w:rPr>
              <w:t>. Oppgi</w:t>
            </w:r>
            <w:r w:rsidR="00ED2F80" w:rsidRPr="00270573">
              <w:rPr>
                <w:rFonts w:ascii="Arial" w:hAnsi="Arial" w:cs="Arial"/>
                <w:szCs w:val="22"/>
              </w:rPr>
              <w:t xml:space="preserve"> eventuelt hvor høy</w:t>
            </w:r>
            <w:r w:rsidR="000F2362" w:rsidRPr="00270573">
              <w:rPr>
                <w:rFonts w:ascii="Arial" w:hAnsi="Arial" w:cs="Arial"/>
                <w:szCs w:val="22"/>
              </w:rPr>
              <w:t>t</w:t>
            </w:r>
            <w:r w:rsidR="00ED2F80" w:rsidRPr="00270573">
              <w:rPr>
                <w:rFonts w:ascii="Arial" w:hAnsi="Arial" w:cs="Arial"/>
                <w:szCs w:val="22"/>
              </w:rPr>
              <w:t xml:space="preserve"> </w:t>
            </w:r>
            <w:r w:rsidR="000F2362" w:rsidRPr="00270573">
              <w:rPr>
                <w:rFonts w:ascii="Arial" w:hAnsi="Arial" w:cs="Arial"/>
                <w:szCs w:val="22"/>
              </w:rPr>
              <w:t>an</w:t>
            </w:r>
            <w:r w:rsidR="00ED2F80" w:rsidRPr="00270573">
              <w:rPr>
                <w:rFonts w:ascii="Arial" w:hAnsi="Arial" w:cs="Arial"/>
                <w:szCs w:val="22"/>
              </w:rPr>
              <w:t xml:space="preserve">delen </w:t>
            </w:r>
            <w:r w:rsidR="000F2362" w:rsidRPr="00270573">
              <w:rPr>
                <w:rFonts w:ascii="Arial" w:hAnsi="Arial" w:cs="Arial"/>
                <w:szCs w:val="22"/>
              </w:rPr>
              <w:t xml:space="preserve">av resirkulerbart materiell </w:t>
            </w:r>
            <w:r w:rsidR="00ED2F80" w:rsidRPr="00270573">
              <w:rPr>
                <w:rFonts w:ascii="Arial" w:hAnsi="Arial" w:cs="Arial"/>
                <w:szCs w:val="22"/>
              </w:rPr>
              <w:t>er (%).</w:t>
            </w:r>
          </w:p>
        </w:tc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A922F" w14:textId="4DCC465B" w:rsidR="2841A502" w:rsidRPr="00270573" w:rsidRDefault="00ED2F80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>Bekreftelse og beskrivelse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3B922F" w14:textId="215FEEA3" w:rsidR="2841A502" w:rsidRPr="00270573" w:rsidRDefault="00F41EFD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  <w:bCs/>
                <w:szCs w:val="22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887D88B" w14:textId="77777777" w:rsidR="2841A502" w:rsidRPr="00270573" w:rsidRDefault="2841A502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5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B579E" w14:textId="77777777" w:rsidR="2841A502" w:rsidRPr="00270573" w:rsidRDefault="2841A502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  <w:color w:val="0070C0"/>
              </w:rPr>
            </w:pPr>
          </w:p>
        </w:tc>
      </w:tr>
      <w:tr w:rsidR="00AE5432" w:rsidRPr="00270573" w14:paraId="79760096" w14:textId="77777777" w:rsidTr="0053527D">
        <w:trPr>
          <w:trHeight w:val="300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01D45EB" w14:textId="26AB555A" w:rsidR="2841A502" w:rsidRPr="00270573" w:rsidRDefault="00F625E0" w:rsidP="0053527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7.3</w:t>
            </w:r>
          </w:p>
        </w:tc>
        <w:tc>
          <w:tcPr>
            <w:tcW w:w="3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B3E6DA" w14:textId="7453821B" w:rsidR="2841A502" w:rsidRPr="00270573" w:rsidRDefault="00B25A79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  <w:szCs w:val="22"/>
              </w:rPr>
              <w:t xml:space="preserve">Instrumentet bør ha lavest mulig </w:t>
            </w:r>
            <w:r w:rsidR="00ED2F80" w:rsidRPr="00270573">
              <w:rPr>
                <w:rFonts w:ascii="Arial" w:hAnsi="Arial" w:cs="Arial"/>
                <w:szCs w:val="22"/>
              </w:rPr>
              <w:t>strømforbruk (watt pr.</w:t>
            </w:r>
            <w:r w:rsidR="00085B92" w:rsidRPr="00270573">
              <w:rPr>
                <w:rFonts w:ascii="Arial" w:hAnsi="Arial" w:cs="Arial"/>
                <w:szCs w:val="22"/>
              </w:rPr>
              <w:t xml:space="preserve"> </w:t>
            </w:r>
            <w:r w:rsidR="00ED2F80" w:rsidRPr="00270573">
              <w:rPr>
                <w:rFonts w:ascii="Arial" w:hAnsi="Arial" w:cs="Arial"/>
                <w:szCs w:val="22"/>
              </w:rPr>
              <w:t>time) ved vanlig bruk og i stand by modus.</w:t>
            </w:r>
          </w:p>
        </w:tc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890941" w14:textId="491C7CAC" w:rsidR="2841A502" w:rsidRPr="00270573" w:rsidRDefault="00592AC1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</w:rPr>
            </w:pPr>
            <w:r w:rsidRPr="00270573">
              <w:rPr>
                <w:rFonts w:ascii="Arial" w:hAnsi="Arial" w:cs="Arial"/>
              </w:rPr>
              <w:t>Angi strømforbruk</w:t>
            </w:r>
            <w:r w:rsidR="007477AA" w:rsidRPr="00270573">
              <w:rPr>
                <w:rFonts w:ascii="Arial" w:hAnsi="Arial" w:cs="Arial"/>
              </w:rPr>
              <w:t xml:space="preserve"> i W per time ved vanlig bruk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4930879" w14:textId="32E5E106" w:rsidR="2841A502" w:rsidRPr="00270573" w:rsidRDefault="00ED2F80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CBF617C" w14:textId="77777777" w:rsidR="2841A502" w:rsidRPr="00270573" w:rsidRDefault="2841A502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5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D93FEA" w14:textId="77777777" w:rsidR="2841A502" w:rsidRPr="00270573" w:rsidRDefault="2841A502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  <w:color w:val="0070C0"/>
              </w:rPr>
            </w:pPr>
          </w:p>
        </w:tc>
      </w:tr>
      <w:tr w:rsidR="00AE5432" w:rsidRPr="00270573" w14:paraId="2D5D6479" w14:textId="77777777" w:rsidTr="0053527D">
        <w:trPr>
          <w:trHeight w:val="300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7945810" w14:textId="35DA8319" w:rsidR="00ED2F80" w:rsidRPr="00270573" w:rsidRDefault="00F625E0" w:rsidP="0053527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7.</w:t>
            </w:r>
            <w:r w:rsidR="007107F6">
              <w:rPr>
                <w:rFonts w:ascii="Arial" w:hAnsi="Arial"/>
              </w:rPr>
              <w:t>4</w:t>
            </w:r>
          </w:p>
        </w:tc>
        <w:tc>
          <w:tcPr>
            <w:tcW w:w="3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9C5DB1" w14:textId="7B5D0310" w:rsidR="00ED2F80" w:rsidRPr="00270573" w:rsidRDefault="5E1A6DA8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  <w:r w:rsidRPr="00270573">
              <w:rPr>
                <w:rFonts w:ascii="Arial" w:eastAsia="Arial" w:hAnsi="Arial" w:cs="Arial"/>
              </w:rPr>
              <w:t>Instrumentet</w:t>
            </w:r>
            <w:r w:rsidR="4285325B" w:rsidRPr="00270573">
              <w:rPr>
                <w:rFonts w:ascii="Arial" w:eastAsia="Arial" w:hAnsi="Arial" w:cs="Arial"/>
              </w:rPr>
              <w:t xml:space="preserve"> bør</w:t>
            </w:r>
            <w:r w:rsidR="175AF7DE" w:rsidRPr="00270573">
              <w:rPr>
                <w:rFonts w:ascii="Arial" w:eastAsia="Arial" w:hAnsi="Arial" w:cs="Arial"/>
              </w:rPr>
              <w:t xml:space="preserve"> </w:t>
            </w:r>
            <w:proofErr w:type="gramStart"/>
            <w:r w:rsidR="175AF7DE" w:rsidRPr="00270573">
              <w:rPr>
                <w:rFonts w:ascii="Arial" w:eastAsia="Arial" w:hAnsi="Arial" w:cs="Arial"/>
              </w:rPr>
              <w:t>avgi</w:t>
            </w:r>
            <w:proofErr w:type="gramEnd"/>
            <w:r w:rsidR="175AF7DE" w:rsidRPr="00270573">
              <w:rPr>
                <w:rFonts w:ascii="Arial" w:eastAsia="Arial" w:hAnsi="Arial" w:cs="Arial"/>
              </w:rPr>
              <w:t xml:space="preserve"> minst mulig</w:t>
            </w:r>
            <w:r w:rsidRPr="00270573">
              <w:rPr>
                <w:rFonts w:ascii="Arial" w:eastAsia="Arial" w:hAnsi="Arial" w:cs="Arial"/>
              </w:rPr>
              <w:t xml:space="preserve"> </w:t>
            </w:r>
            <w:r w:rsidR="693876AB" w:rsidRPr="00270573">
              <w:rPr>
                <w:rFonts w:ascii="Arial" w:eastAsia="Arial" w:hAnsi="Arial" w:cs="Arial"/>
              </w:rPr>
              <w:t>varme ved vanlig</w:t>
            </w:r>
            <w:r w:rsidR="175AF7DE" w:rsidRPr="00270573">
              <w:rPr>
                <w:rFonts w:ascii="Arial" w:eastAsia="Arial" w:hAnsi="Arial" w:cs="Arial"/>
              </w:rPr>
              <w:t xml:space="preserve"> </w:t>
            </w:r>
            <w:r w:rsidR="693876AB" w:rsidRPr="00270573">
              <w:rPr>
                <w:rFonts w:ascii="Arial" w:eastAsia="Arial" w:hAnsi="Arial" w:cs="Arial"/>
              </w:rPr>
              <w:t>bruk.</w:t>
            </w:r>
          </w:p>
          <w:p w14:paraId="01033568" w14:textId="1AE4389E" w:rsidR="00ED2F80" w:rsidRPr="00270573" w:rsidRDefault="00ED2F80" w:rsidP="0053527D">
            <w:pPr>
              <w:pStyle w:val="Tabell"/>
            </w:pPr>
          </w:p>
        </w:tc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F8FBC" w14:textId="77777777" w:rsidR="005C3A97" w:rsidRDefault="005C3A97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  <w:r w:rsidRPr="00270573">
              <w:rPr>
                <w:rFonts w:ascii="Arial" w:eastAsia="Arial" w:hAnsi="Arial" w:cs="Arial"/>
              </w:rPr>
              <w:t>Varmeavgivelse skal oppgis som elektrisk effektforbruk (kW) ved stand-by modus og ved maksimal drift.</w:t>
            </w:r>
          </w:p>
          <w:p w14:paraId="73249737" w14:textId="405CB368" w:rsidR="00ED2F80" w:rsidRPr="00270573" w:rsidRDefault="231BDED0" w:rsidP="0053527D">
            <w:pPr>
              <w:pStyle w:val="Tabell"/>
              <w:spacing w:before="60" w:after="120" w:line="22" w:lineRule="atLeast"/>
            </w:pPr>
            <w:r w:rsidRPr="00270573">
              <w:rPr>
                <w:rFonts w:ascii="Arial" w:hAnsi="Arial" w:cs="Arial"/>
              </w:rPr>
              <w:t>Grunnlag for verdiene (måling eller beregning) skal beskrives.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DCA2146" w14:textId="7B7F6D3C" w:rsidR="00ED2F80" w:rsidRPr="00270573" w:rsidRDefault="00ED2F80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  <w:r w:rsidRPr="00270573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6B6F65" w14:textId="77777777" w:rsidR="00ED2F80" w:rsidRPr="00270573" w:rsidRDefault="00ED2F80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5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D3DEC" w14:textId="77777777" w:rsidR="00ED2F80" w:rsidRPr="00270573" w:rsidRDefault="00ED2F80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  <w:color w:val="0070C0"/>
              </w:rPr>
            </w:pPr>
          </w:p>
        </w:tc>
      </w:tr>
      <w:tr w:rsidR="001437B0" w:rsidRPr="00270573" w14:paraId="15DC30D7" w14:textId="77777777" w:rsidTr="0053527D">
        <w:trPr>
          <w:trHeight w:val="300"/>
        </w:trPr>
        <w:tc>
          <w:tcPr>
            <w:tcW w:w="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6569F67" w14:textId="45B7F9C9" w:rsidR="001437B0" w:rsidRDefault="00B21539" w:rsidP="0053527D">
            <w:pPr>
              <w:pStyle w:val="Heading3"/>
              <w:keepNext w:val="0"/>
              <w:widowControl/>
              <w:numPr>
                <w:ilvl w:val="0"/>
                <w:numId w:val="0"/>
              </w:numPr>
              <w:spacing w:before="60" w:after="120" w:line="22" w:lineRule="atLeast"/>
              <w:rPr>
                <w:rFonts w:ascii="Arial" w:hAnsi="Arial"/>
              </w:rPr>
            </w:pPr>
            <w:r>
              <w:rPr>
                <w:rFonts w:ascii="Arial" w:hAnsi="Arial"/>
              </w:rPr>
              <w:t>7.5</w:t>
            </w:r>
          </w:p>
        </w:tc>
        <w:tc>
          <w:tcPr>
            <w:tcW w:w="3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DD800C0" w14:textId="77777777" w:rsidR="00B21539" w:rsidRDefault="00735C87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Instrumentet </w:t>
            </w:r>
            <w:r w:rsidR="00474A82">
              <w:rPr>
                <w:rFonts w:ascii="Arial" w:eastAsia="Arial" w:hAnsi="Arial" w:cs="Arial"/>
              </w:rPr>
              <w:t xml:space="preserve">skal ha </w:t>
            </w:r>
            <w:r w:rsidR="00B21539">
              <w:rPr>
                <w:rFonts w:ascii="Arial" w:eastAsia="Arial" w:hAnsi="Arial" w:cs="Arial"/>
              </w:rPr>
              <w:t xml:space="preserve">lengst mulig </w:t>
            </w:r>
            <w:r w:rsidR="00551D7E">
              <w:rPr>
                <w:rFonts w:ascii="Arial" w:eastAsia="Arial" w:hAnsi="Arial" w:cs="Arial"/>
              </w:rPr>
              <w:t>levetid</w:t>
            </w:r>
            <w:r w:rsidR="00B21539">
              <w:rPr>
                <w:rFonts w:ascii="Arial" w:eastAsia="Arial" w:hAnsi="Arial" w:cs="Arial"/>
              </w:rPr>
              <w:t>,</w:t>
            </w:r>
            <w:r w:rsidR="00551D7E">
              <w:rPr>
                <w:rFonts w:ascii="Arial" w:eastAsia="Arial" w:hAnsi="Arial" w:cs="Arial"/>
              </w:rPr>
              <w:t xml:space="preserve"> minst 8 år</w:t>
            </w:r>
            <w:r w:rsidR="00D92BDA">
              <w:rPr>
                <w:rFonts w:ascii="Arial" w:eastAsia="Arial" w:hAnsi="Arial" w:cs="Arial"/>
              </w:rPr>
              <w:t xml:space="preserve">. </w:t>
            </w:r>
          </w:p>
          <w:p w14:paraId="370EF9F9" w14:textId="4E2B8ED6" w:rsidR="00735C87" w:rsidRDefault="00D92BDA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  <w:r w:rsidRPr="00735C87">
              <w:rPr>
                <w:rFonts w:ascii="Arial" w:eastAsia="Arial" w:hAnsi="Arial" w:cs="Arial"/>
              </w:rPr>
              <w:t>ritisk tilleggsutstyr, reservedeler og forbrukskomponenter</w:t>
            </w:r>
            <w:r>
              <w:rPr>
                <w:rFonts w:ascii="Arial" w:eastAsia="Arial" w:hAnsi="Arial" w:cs="Arial"/>
              </w:rPr>
              <w:t xml:space="preserve"> </w:t>
            </w:r>
            <w:r w:rsidR="00F247ED">
              <w:rPr>
                <w:rFonts w:ascii="Arial" w:eastAsia="Arial" w:hAnsi="Arial" w:cs="Arial"/>
              </w:rPr>
              <w:t>bør</w:t>
            </w:r>
            <w:r>
              <w:rPr>
                <w:rFonts w:ascii="Arial" w:eastAsia="Arial" w:hAnsi="Arial" w:cs="Arial"/>
              </w:rPr>
              <w:t xml:space="preserve"> være tilgjengelige</w:t>
            </w:r>
            <w:r w:rsidR="00AD4E87">
              <w:rPr>
                <w:rFonts w:ascii="Arial" w:eastAsia="Arial" w:hAnsi="Arial" w:cs="Arial"/>
              </w:rPr>
              <w:t xml:space="preserve"> gjennom hele</w:t>
            </w:r>
            <w:r w:rsidR="00B21539">
              <w:rPr>
                <w:rFonts w:ascii="Arial" w:eastAsia="Arial" w:hAnsi="Arial" w:cs="Arial"/>
              </w:rPr>
              <w:t xml:space="preserve"> instrumentets levetid.</w:t>
            </w:r>
          </w:p>
          <w:p w14:paraId="4AB2D69A" w14:textId="2376D84E" w:rsidR="004548E9" w:rsidRDefault="004548E9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 gis uttelling</w:t>
            </w:r>
            <w:r w:rsidR="00672890">
              <w:rPr>
                <w:rFonts w:ascii="Arial" w:eastAsia="Arial" w:hAnsi="Arial" w:cs="Arial"/>
              </w:rPr>
              <w:t xml:space="preserve"> for lengre</w:t>
            </w:r>
            <w:r w:rsidR="004B46D6">
              <w:rPr>
                <w:rFonts w:ascii="Arial" w:eastAsia="Arial" w:hAnsi="Arial" w:cs="Arial"/>
              </w:rPr>
              <w:t xml:space="preserve"> dokumentert levetid enn minstekravet</w:t>
            </w:r>
            <w:r w:rsidR="00757914">
              <w:rPr>
                <w:rFonts w:ascii="Arial" w:eastAsia="Arial" w:hAnsi="Arial" w:cs="Arial"/>
              </w:rPr>
              <w:t xml:space="preserve">, </w:t>
            </w:r>
            <w:r w:rsidR="00F247ED">
              <w:rPr>
                <w:rFonts w:ascii="Arial" w:eastAsia="Arial" w:hAnsi="Arial" w:cs="Arial"/>
              </w:rPr>
              <w:t>samt tilgang på kritisk/nødvendig utstyr.</w:t>
            </w:r>
          </w:p>
          <w:p w14:paraId="442DD39C" w14:textId="7495D71E" w:rsidR="001437B0" w:rsidRPr="00270573" w:rsidRDefault="001437B0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</w:p>
        </w:tc>
        <w:tc>
          <w:tcPr>
            <w:tcW w:w="18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7154C" w14:textId="26A50231" w:rsidR="00F247ED" w:rsidRDefault="00F247ED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Beskrivelse av / dokumentasjon på instrumentets forventede levetid.</w:t>
            </w:r>
          </w:p>
          <w:p w14:paraId="3A59B385" w14:textId="21CDCE0D" w:rsidR="001437B0" w:rsidRDefault="00F22E31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  <w:r w:rsidRPr="00735C87">
              <w:rPr>
                <w:rFonts w:ascii="Arial" w:eastAsia="Arial" w:hAnsi="Arial" w:cs="Arial"/>
              </w:rPr>
              <w:t xml:space="preserve">Leverandøren skal oppgi hvor lenge kritisk tilleggsutstyr, reservedeler og </w:t>
            </w:r>
            <w:proofErr w:type="spellStart"/>
            <w:r w:rsidRPr="00735C87">
              <w:rPr>
                <w:rFonts w:ascii="Arial" w:eastAsia="Arial" w:hAnsi="Arial" w:cs="Arial"/>
              </w:rPr>
              <w:t>forbrukskompo</w:t>
            </w:r>
            <w:r w:rsidR="004B0F70">
              <w:rPr>
                <w:rFonts w:ascii="Arial" w:eastAsia="Arial" w:hAnsi="Arial" w:cs="Arial"/>
              </w:rPr>
              <w:t>-</w:t>
            </w:r>
            <w:r w:rsidRPr="00735C87">
              <w:rPr>
                <w:rFonts w:ascii="Arial" w:eastAsia="Arial" w:hAnsi="Arial" w:cs="Arial"/>
              </w:rPr>
              <w:t>nenter</w:t>
            </w:r>
            <w:proofErr w:type="spellEnd"/>
            <w:r w:rsidRPr="00735C87">
              <w:rPr>
                <w:rFonts w:ascii="Arial" w:eastAsia="Arial" w:hAnsi="Arial" w:cs="Arial"/>
              </w:rPr>
              <w:t xml:space="preserve"> vil være tilgjengelige for å sikre kontinuitet i drift og vedlikehold.</w:t>
            </w:r>
          </w:p>
          <w:p w14:paraId="2D1BF36C" w14:textId="6EBB4075" w:rsidR="009E718C" w:rsidRPr="00270573" w:rsidRDefault="009E718C" w:rsidP="0053527D">
            <w:pPr>
              <w:pStyle w:val="Tabell"/>
              <w:spacing w:before="60" w:after="120" w:line="22" w:lineRule="atLeas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Priser for</w:t>
            </w:r>
            <w:r w:rsidR="00C75919">
              <w:rPr>
                <w:rFonts w:ascii="Arial" w:eastAsia="Arial" w:hAnsi="Arial" w:cs="Arial"/>
              </w:rPr>
              <w:t xml:space="preserve"> tilleggsutstyr, reservedeler mv oppgis i Bilag 2 Prisskjema.</w:t>
            </w:r>
          </w:p>
        </w:tc>
        <w:tc>
          <w:tcPr>
            <w:tcW w:w="1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56315B" w14:textId="7A50658B" w:rsidR="001437B0" w:rsidRPr="00270573" w:rsidRDefault="00B21539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A*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B02F9A" w14:textId="77777777" w:rsidR="001437B0" w:rsidRPr="00270573" w:rsidRDefault="001437B0" w:rsidP="0053527D">
            <w:pPr>
              <w:pStyle w:val="Tabell"/>
              <w:spacing w:before="60" w:after="120" w:line="22" w:lineRule="atLeast"/>
              <w:jc w:val="center"/>
              <w:rPr>
                <w:rFonts w:ascii="Arial" w:hAnsi="Arial" w:cs="Arial"/>
                <w:color w:val="0070C0"/>
              </w:rPr>
            </w:pPr>
          </w:p>
        </w:tc>
        <w:tc>
          <w:tcPr>
            <w:tcW w:w="52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EDB9F" w14:textId="77777777" w:rsidR="001437B0" w:rsidRPr="00270573" w:rsidRDefault="001437B0" w:rsidP="0053527D">
            <w:pPr>
              <w:pStyle w:val="Tabell"/>
              <w:spacing w:before="60" w:after="120" w:line="22" w:lineRule="atLeast"/>
              <w:rPr>
                <w:rFonts w:ascii="Arial" w:hAnsi="Arial" w:cs="Arial"/>
                <w:color w:val="0070C0"/>
              </w:rPr>
            </w:pPr>
          </w:p>
        </w:tc>
      </w:tr>
    </w:tbl>
    <w:p w14:paraId="61E8F5C1" w14:textId="00929035" w:rsidR="2841A502" w:rsidRPr="00270573" w:rsidRDefault="2841A502" w:rsidP="2841A502"/>
    <w:sectPr w:rsidR="2841A502" w:rsidRPr="00270573" w:rsidSect="00B51D5C">
      <w:headerReference w:type="default" r:id="rId13"/>
      <w:footerReference w:type="even" r:id="rId14"/>
      <w:footerReference w:type="default" r:id="rId15"/>
      <w:headerReference w:type="first" r:id="rId16"/>
      <w:pgSz w:w="15840" w:h="12240" w:orient="landscape" w:code="1"/>
      <w:pgMar w:top="1701" w:right="1276" w:bottom="1701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6A0B7" w14:textId="77777777" w:rsidR="00AD0446" w:rsidRDefault="00AD0446" w:rsidP="004C5CC4">
      <w:pPr>
        <w:pStyle w:val="Kulepunkt-niv2"/>
      </w:pPr>
      <w:r>
        <w:separator/>
      </w:r>
    </w:p>
  </w:endnote>
  <w:endnote w:type="continuationSeparator" w:id="0">
    <w:p w14:paraId="2D94C905" w14:textId="77777777" w:rsidR="00AD0446" w:rsidRDefault="00AD0446" w:rsidP="004C5CC4">
      <w:pPr>
        <w:pStyle w:val="Kulepunkt-niv2"/>
      </w:pPr>
      <w:r>
        <w:continuationSeparator/>
      </w:r>
    </w:p>
  </w:endnote>
  <w:endnote w:type="continuationNotice" w:id="1">
    <w:p w14:paraId="0868D9BB" w14:textId="77777777" w:rsidR="00AD0446" w:rsidRDefault="00AD04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3A2B" w14:textId="6C50EB02" w:rsidR="00940ED7" w:rsidRDefault="00940ED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7548C88" wp14:editId="6BF0383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2250" cy="361315"/>
              <wp:effectExtent l="0" t="0" r="12700" b="0"/>
              <wp:wrapNone/>
              <wp:docPr id="2033492671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0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6C2229" w14:textId="776763D2" w:rsidR="00940ED7" w:rsidRPr="00940ED7" w:rsidRDefault="00940ED7" w:rsidP="00940ED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940ED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548C88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left:0;text-align:left;margin-left:0;margin-top:0;width:117.5pt;height:28.4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" filled="f" stroked="f">
              <v:textbox style="mso-fit-shape-to-text:t" inset="20pt,0,0,15pt">
                <w:txbxContent>
                  <w:p w14:paraId="486C2229" w14:textId="776763D2" w:rsidR="00940ED7" w:rsidRPr="00940ED7" w:rsidRDefault="00940ED7" w:rsidP="00940ED7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940ED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27592" w14:textId="3E3BAEE5" w:rsidR="00DB6416" w:rsidRPr="00896238" w:rsidRDefault="00DB6416" w:rsidP="00A7386F">
    <w:pPr>
      <w:pStyle w:val="Footer"/>
      <w:pBdr>
        <w:top w:val="single" w:sz="4" w:space="1" w:color="auto"/>
      </w:pBdr>
      <w:tabs>
        <w:tab w:val="left" w:pos="6287"/>
      </w:tabs>
      <w:jc w:val="right"/>
      <w:rPr>
        <w:rFonts w:ascii="Arial" w:hAnsi="Arial" w:cs="Arial"/>
        <w:i/>
        <w:sz w:val="16"/>
        <w:szCs w:val="18"/>
      </w:rPr>
    </w:pPr>
    <w:r w:rsidRPr="00B42E02"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>
      <w:rPr>
        <w:rFonts w:cs="Arial"/>
        <w:i/>
        <w:sz w:val="16"/>
        <w:szCs w:val="18"/>
      </w:rPr>
      <w:tab/>
    </w:r>
    <w:r w:rsidRPr="00896238">
      <w:rPr>
        <w:rFonts w:ascii="Arial" w:hAnsi="Arial" w:cs="Arial"/>
        <w:i/>
        <w:sz w:val="16"/>
        <w:szCs w:val="18"/>
      </w:rPr>
      <w:t xml:space="preserve">Side </w:t>
    </w:r>
    <w:r w:rsidRPr="00896238">
      <w:rPr>
        <w:rStyle w:val="PageNumber"/>
        <w:rFonts w:ascii="Arial" w:hAnsi="Arial" w:cs="Arial"/>
        <w:i/>
        <w:sz w:val="16"/>
        <w:szCs w:val="18"/>
      </w:rPr>
      <w:fldChar w:fldCharType="begin"/>
    </w:r>
    <w:r w:rsidRPr="00896238">
      <w:rPr>
        <w:rStyle w:val="PageNumber"/>
        <w:rFonts w:ascii="Arial" w:hAnsi="Arial" w:cs="Arial"/>
        <w:i/>
        <w:sz w:val="16"/>
        <w:szCs w:val="18"/>
      </w:rPr>
      <w:instrText xml:space="preserve"> PAGE </w:instrText>
    </w:r>
    <w:r w:rsidRPr="00896238">
      <w:rPr>
        <w:rStyle w:val="PageNumber"/>
        <w:rFonts w:ascii="Arial" w:hAnsi="Arial" w:cs="Arial"/>
        <w:i/>
        <w:sz w:val="16"/>
        <w:szCs w:val="18"/>
      </w:rPr>
      <w:fldChar w:fldCharType="separate"/>
    </w:r>
    <w:r w:rsidR="00E01771" w:rsidRPr="00896238">
      <w:rPr>
        <w:rStyle w:val="PageNumber"/>
        <w:rFonts w:ascii="Arial" w:hAnsi="Arial" w:cs="Arial"/>
        <w:i/>
        <w:noProof/>
        <w:sz w:val="16"/>
        <w:szCs w:val="18"/>
      </w:rPr>
      <w:t>6</w:t>
    </w:r>
    <w:r w:rsidRPr="00896238">
      <w:rPr>
        <w:rStyle w:val="PageNumber"/>
        <w:rFonts w:ascii="Arial" w:hAnsi="Arial" w:cs="Arial"/>
        <w:i/>
        <w:sz w:val="16"/>
        <w:szCs w:val="18"/>
      </w:rPr>
      <w:fldChar w:fldCharType="end"/>
    </w:r>
    <w:r w:rsidRPr="00896238">
      <w:rPr>
        <w:rStyle w:val="PageNumber"/>
        <w:rFonts w:ascii="Arial" w:hAnsi="Arial" w:cs="Arial"/>
        <w:i/>
        <w:sz w:val="16"/>
        <w:szCs w:val="18"/>
      </w:rPr>
      <w:t xml:space="preserve"> av </w:t>
    </w:r>
    <w:r w:rsidRPr="00896238">
      <w:rPr>
        <w:rStyle w:val="PageNumber"/>
        <w:rFonts w:ascii="Arial" w:hAnsi="Arial" w:cs="Arial"/>
        <w:i/>
        <w:sz w:val="16"/>
        <w:szCs w:val="18"/>
      </w:rPr>
      <w:fldChar w:fldCharType="begin"/>
    </w:r>
    <w:r w:rsidRPr="00896238">
      <w:rPr>
        <w:rStyle w:val="PageNumber"/>
        <w:rFonts w:ascii="Arial" w:hAnsi="Arial" w:cs="Arial"/>
        <w:i/>
        <w:sz w:val="16"/>
        <w:szCs w:val="18"/>
      </w:rPr>
      <w:instrText xml:space="preserve"> NUMPAGES </w:instrText>
    </w:r>
    <w:r w:rsidRPr="00896238">
      <w:rPr>
        <w:rStyle w:val="PageNumber"/>
        <w:rFonts w:ascii="Arial" w:hAnsi="Arial" w:cs="Arial"/>
        <w:i/>
        <w:sz w:val="16"/>
        <w:szCs w:val="18"/>
      </w:rPr>
      <w:fldChar w:fldCharType="separate"/>
    </w:r>
    <w:r w:rsidR="00E01771" w:rsidRPr="00896238">
      <w:rPr>
        <w:rStyle w:val="PageNumber"/>
        <w:rFonts w:ascii="Arial" w:hAnsi="Arial" w:cs="Arial"/>
        <w:i/>
        <w:noProof/>
        <w:sz w:val="16"/>
        <w:szCs w:val="18"/>
      </w:rPr>
      <w:t>6</w:t>
    </w:r>
    <w:r w:rsidRPr="00896238">
      <w:rPr>
        <w:rStyle w:val="PageNumber"/>
        <w:rFonts w:ascii="Arial" w:hAnsi="Arial" w:cs="Arial"/>
        <w:i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991DC" w14:textId="77777777" w:rsidR="00AD0446" w:rsidRDefault="00AD0446" w:rsidP="004C5CC4">
      <w:pPr>
        <w:pStyle w:val="Kulepunkt-niv2"/>
      </w:pPr>
      <w:r>
        <w:separator/>
      </w:r>
    </w:p>
  </w:footnote>
  <w:footnote w:type="continuationSeparator" w:id="0">
    <w:p w14:paraId="446314E9" w14:textId="77777777" w:rsidR="00AD0446" w:rsidRDefault="00AD0446" w:rsidP="004C5CC4">
      <w:pPr>
        <w:pStyle w:val="Kulepunkt-niv2"/>
      </w:pPr>
      <w:r>
        <w:continuationSeparator/>
      </w:r>
    </w:p>
  </w:footnote>
  <w:footnote w:type="continuationNotice" w:id="1">
    <w:p w14:paraId="540F6684" w14:textId="77777777" w:rsidR="00AD0446" w:rsidRDefault="00AD04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F836C" w14:textId="29A8986D" w:rsidR="00DB6416" w:rsidRPr="00896238" w:rsidRDefault="00A24579" w:rsidP="007F54D4">
    <w:pPr>
      <w:pStyle w:val="Header"/>
      <w:pBdr>
        <w:bottom w:val="single" w:sz="4" w:space="1" w:color="auto"/>
      </w:pBdr>
      <w:tabs>
        <w:tab w:val="clear" w:pos="8640"/>
        <w:tab w:val="right" w:pos="13288"/>
      </w:tabs>
      <w:rPr>
        <w:rFonts w:ascii="Arial" w:hAnsi="Arial" w:cs="Arial"/>
        <w:color w:val="FF0000"/>
        <w:sz w:val="20"/>
      </w:rPr>
    </w:pPr>
    <w:r>
      <w:rPr>
        <w:rFonts w:ascii="Arial" w:hAnsi="Arial" w:cs="Arial"/>
        <w:sz w:val="20"/>
      </w:rPr>
      <w:t>26/00154</w:t>
    </w:r>
    <w:r w:rsidR="00AB2D8E" w:rsidRPr="00896238">
      <w:rPr>
        <w:rFonts w:ascii="Arial" w:hAnsi="Arial" w:cs="Arial"/>
        <w:sz w:val="20"/>
      </w:rPr>
      <w:t xml:space="preserve"> </w:t>
    </w:r>
    <w:r w:rsidR="003265E0" w:rsidRPr="00896238">
      <w:rPr>
        <w:rFonts w:ascii="Arial" w:hAnsi="Arial" w:cs="Arial"/>
        <w:sz w:val="20"/>
      </w:rPr>
      <w:t xml:space="preserve">Anskaffelse av </w:t>
    </w:r>
    <w:r>
      <w:rPr>
        <w:rFonts w:ascii="Arial" w:hAnsi="Arial" w:cs="Arial"/>
        <w:sz w:val="20"/>
      </w:rPr>
      <w:t>Pipetteringsrobot – FHI</w:t>
    </w:r>
    <w:r>
      <w:rPr>
        <w:rFonts w:ascii="Arial" w:hAnsi="Arial" w:cs="Arial"/>
        <w:sz w:val="20"/>
      </w:rPr>
      <w:tab/>
    </w:r>
    <w:r w:rsidR="007F54D4" w:rsidRPr="00896238">
      <w:rPr>
        <w:rFonts w:ascii="Arial" w:hAnsi="Arial" w:cs="Arial"/>
        <w:color w:val="000000" w:themeColor="text1"/>
        <w:sz w:val="20"/>
      </w:rPr>
      <w:tab/>
      <w:t xml:space="preserve">Bilag </w:t>
    </w:r>
    <w:r w:rsidR="001D3187" w:rsidRPr="00896238">
      <w:rPr>
        <w:rFonts w:ascii="Arial" w:hAnsi="Arial" w:cs="Arial"/>
        <w:color w:val="000000" w:themeColor="text1"/>
        <w:sz w:val="20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6BC7" w14:textId="43AF0464" w:rsidR="00D21F9F" w:rsidRDefault="00D21F9F" w:rsidP="00D766EC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9E4B29"/>
    <w:multiLevelType w:val="hybridMultilevel"/>
    <w:tmpl w:val="CEDC5D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4" w15:restartNumberingAfterBreak="0">
    <w:nsid w:val="05A41E84"/>
    <w:multiLevelType w:val="hybridMultilevel"/>
    <w:tmpl w:val="831A263C"/>
    <w:lvl w:ilvl="0" w:tplc="3AC617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F09DF"/>
    <w:multiLevelType w:val="hybridMultilevel"/>
    <w:tmpl w:val="FFFFFFFF"/>
    <w:lvl w:ilvl="0" w:tplc="1BCE273A">
      <w:start w:val="1"/>
      <w:numFmt w:val="lowerLetter"/>
      <w:lvlText w:val="%1)"/>
      <w:lvlJc w:val="left"/>
      <w:pPr>
        <w:ind w:left="720" w:hanging="360"/>
      </w:pPr>
    </w:lvl>
    <w:lvl w:ilvl="1" w:tplc="603EBF48">
      <w:start w:val="1"/>
      <w:numFmt w:val="lowerLetter"/>
      <w:lvlText w:val="%2."/>
      <w:lvlJc w:val="left"/>
      <w:pPr>
        <w:ind w:left="1440" w:hanging="360"/>
      </w:pPr>
    </w:lvl>
    <w:lvl w:ilvl="2" w:tplc="B894BB26">
      <w:start w:val="1"/>
      <w:numFmt w:val="lowerRoman"/>
      <w:lvlText w:val="%3."/>
      <w:lvlJc w:val="right"/>
      <w:pPr>
        <w:ind w:left="2160" w:hanging="180"/>
      </w:pPr>
    </w:lvl>
    <w:lvl w:ilvl="3" w:tplc="42AA01EE">
      <w:start w:val="1"/>
      <w:numFmt w:val="decimal"/>
      <w:lvlText w:val="%4."/>
      <w:lvlJc w:val="left"/>
      <w:pPr>
        <w:ind w:left="2880" w:hanging="360"/>
      </w:pPr>
    </w:lvl>
    <w:lvl w:ilvl="4" w:tplc="889A1DCC">
      <w:start w:val="1"/>
      <w:numFmt w:val="lowerLetter"/>
      <w:lvlText w:val="%5."/>
      <w:lvlJc w:val="left"/>
      <w:pPr>
        <w:ind w:left="3600" w:hanging="360"/>
      </w:pPr>
    </w:lvl>
    <w:lvl w:ilvl="5" w:tplc="8B0CBF26">
      <w:start w:val="1"/>
      <w:numFmt w:val="lowerRoman"/>
      <w:lvlText w:val="%6."/>
      <w:lvlJc w:val="right"/>
      <w:pPr>
        <w:ind w:left="4320" w:hanging="180"/>
      </w:pPr>
    </w:lvl>
    <w:lvl w:ilvl="6" w:tplc="9BFA3B9A">
      <w:start w:val="1"/>
      <w:numFmt w:val="decimal"/>
      <w:lvlText w:val="%7."/>
      <w:lvlJc w:val="left"/>
      <w:pPr>
        <w:ind w:left="5040" w:hanging="360"/>
      </w:pPr>
    </w:lvl>
    <w:lvl w:ilvl="7" w:tplc="EB0E066A">
      <w:start w:val="1"/>
      <w:numFmt w:val="lowerLetter"/>
      <w:lvlText w:val="%8."/>
      <w:lvlJc w:val="left"/>
      <w:pPr>
        <w:ind w:left="5760" w:hanging="360"/>
      </w:pPr>
    </w:lvl>
    <w:lvl w:ilvl="8" w:tplc="65D6586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E53E"/>
    <w:multiLevelType w:val="hybridMultilevel"/>
    <w:tmpl w:val="FFFFFFFF"/>
    <w:lvl w:ilvl="0" w:tplc="A06CC680">
      <w:start w:val="1"/>
      <w:numFmt w:val="lowerLetter"/>
      <w:lvlText w:val="%1)"/>
      <w:lvlJc w:val="left"/>
      <w:pPr>
        <w:ind w:left="720" w:hanging="360"/>
      </w:pPr>
    </w:lvl>
    <w:lvl w:ilvl="1" w:tplc="D6C248C8">
      <w:start w:val="1"/>
      <w:numFmt w:val="lowerLetter"/>
      <w:lvlText w:val="%2."/>
      <w:lvlJc w:val="left"/>
      <w:pPr>
        <w:ind w:left="1440" w:hanging="360"/>
      </w:pPr>
    </w:lvl>
    <w:lvl w:ilvl="2" w:tplc="81DA0F92">
      <w:start w:val="1"/>
      <w:numFmt w:val="lowerRoman"/>
      <w:lvlText w:val="%3."/>
      <w:lvlJc w:val="right"/>
      <w:pPr>
        <w:ind w:left="2160" w:hanging="180"/>
      </w:pPr>
    </w:lvl>
    <w:lvl w:ilvl="3" w:tplc="990C00CE">
      <w:start w:val="1"/>
      <w:numFmt w:val="decimal"/>
      <w:lvlText w:val="%4."/>
      <w:lvlJc w:val="left"/>
      <w:pPr>
        <w:ind w:left="2880" w:hanging="360"/>
      </w:pPr>
    </w:lvl>
    <w:lvl w:ilvl="4" w:tplc="51D8650E">
      <w:start w:val="1"/>
      <w:numFmt w:val="lowerLetter"/>
      <w:lvlText w:val="%5."/>
      <w:lvlJc w:val="left"/>
      <w:pPr>
        <w:ind w:left="3600" w:hanging="360"/>
      </w:pPr>
    </w:lvl>
    <w:lvl w:ilvl="5" w:tplc="4E14E8C2">
      <w:start w:val="1"/>
      <w:numFmt w:val="lowerRoman"/>
      <w:lvlText w:val="%6."/>
      <w:lvlJc w:val="right"/>
      <w:pPr>
        <w:ind w:left="4320" w:hanging="180"/>
      </w:pPr>
    </w:lvl>
    <w:lvl w:ilvl="6" w:tplc="0A744972">
      <w:start w:val="1"/>
      <w:numFmt w:val="decimal"/>
      <w:lvlText w:val="%7."/>
      <w:lvlJc w:val="left"/>
      <w:pPr>
        <w:ind w:left="5040" w:hanging="360"/>
      </w:pPr>
    </w:lvl>
    <w:lvl w:ilvl="7" w:tplc="099CDEF6">
      <w:start w:val="1"/>
      <w:numFmt w:val="lowerLetter"/>
      <w:lvlText w:val="%8."/>
      <w:lvlJc w:val="left"/>
      <w:pPr>
        <w:ind w:left="5760" w:hanging="360"/>
      </w:pPr>
    </w:lvl>
    <w:lvl w:ilvl="8" w:tplc="0D445B0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0DA6"/>
    <w:multiLevelType w:val="singleLevel"/>
    <w:tmpl w:val="F404E290"/>
    <w:lvl w:ilvl="0">
      <w:start w:val="1"/>
      <w:numFmt w:val="bullet"/>
      <w:pStyle w:val="Lis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BE4AC8"/>
    <w:multiLevelType w:val="hybridMultilevel"/>
    <w:tmpl w:val="F2241A2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E152C"/>
    <w:multiLevelType w:val="hybridMultilevel"/>
    <w:tmpl w:val="BE22B3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5" w15:restartNumberingAfterBreak="0">
    <w:nsid w:val="4403A8ED"/>
    <w:multiLevelType w:val="hybridMultilevel"/>
    <w:tmpl w:val="A0824C0A"/>
    <w:lvl w:ilvl="0" w:tplc="A3E62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E5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AEF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A2F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2222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BC7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E0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C0D1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34AB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FB3BA8"/>
    <w:multiLevelType w:val="hybridMultilevel"/>
    <w:tmpl w:val="21E81BCA"/>
    <w:lvl w:ilvl="0" w:tplc="937C8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144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EAD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6F3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ACB8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82ED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0602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6EBA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34F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56597"/>
    <w:multiLevelType w:val="hybridMultilevel"/>
    <w:tmpl w:val="098A4DD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2C5631"/>
    <w:multiLevelType w:val="hybridMultilevel"/>
    <w:tmpl w:val="D14044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37FD8"/>
    <w:multiLevelType w:val="multilevel"/>
    <w:tmpl w:val="08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1603692"/>
    <w:multiLevelType w:val="hybridMultilevel"/>
    <w:tmpl w:val="589CD1A0"/>
    <w:lvl w:ilvl="0" w:tplc="779E7D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96FF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A222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4489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6C86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3618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8F7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E031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6A0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08E91"/>
    <w:multiLevelType w:val="hybridMultilevel"/>
    <w:tmpl w:val="7DC218A6"/>
    <w:lvl w:ilvl="0" w:tplc="D8C6E5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1806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BE2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E49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08F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C6F0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700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2A9A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48F0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A7D2D"/>
    <w:multiLevelType w:val="hybridMultilevel"/>
    <w:tmpl w:val="FC0A94D4"/>
    <w:lvl w:ilvl="0" w:tplc="1F2C25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57A0F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A028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1DE61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706D2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BA5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C7AC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486ED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15C0A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0" w15:restartNumberingAfterBreak="0">
    <w:nsid w:val="6CD32681"/>
    <w:multiLevelType w:val="hybridMultilevel"/>
    <w:tmpl w:val="D04471DE"/>
    <w:lvl w:ilvl="0" w:tplc="B0F2E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D1224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67E52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62603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23CA7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8268C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A64D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3AA7F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6F085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A3081A"/>
    <w:multiLevelType w:val="hybridMultilevel"/>
    <w:tmpl w:val="7CF43B4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B93C49"/>
    <w:multiLevelType w:val="hybridMultilevel"/>
    <w:tmpl w:val="F73C74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6D571A"/>
    <w:multiLevelType w:val="hybridMultilevel"/>
    <w:tmpl w:val="1C1CB9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389457896">
    <w:abstractNumId w:val="25"/>
  </w:num>
  <w:num w:numId="2" w16cid:durableId="227809431">
    <w:abstractNumId w:val="16"/>
  </w:num>
  <w:num w:numId="3" w16cid:durableId="50739188">
    <w:abstractNumId w:val="26"/>
  </w:num>
  <w:num w:numId="4" w16cid:durableId="371613294">
    <w:abstractNumId w:val="15"/>
  </w:num>
  <w:num w:numId="5" w16cid:durableId="69665337">
    <w:abstractNumId w:val="17"/>
  </w:num>
  <w:num w:numId="6" w16cid:durableId="1942225104">
    <w:abstractNumId w:val="9"/>
  </w:num>
  <w:num w:numId="7" w16cid:durableId="1558054515">
    <w:abstractNumId w:val="3"/>
  </w:num>
  <w:num w:numId="8" w16cid:durableId="547109609">
    <w:abstractNumId w:val="33"/>
  </w:num>
  <w:num w:numId="9" w16cid:durableId="1237940502">
    <w:abstractNumId w:val="31"/>
  </w:num>
  <w:num w:numId="10" w16cid:durableId="484125292">
    <w:abstractNumId w:val="24"/>
  </w:num>
  <w:num w:numId="11" w16cid:durableId="831749801">
    <w:abstractNumId w:val="0"/>
  </w:num>
  <w:num w:numId="12" w16cid:durableId="1653632836">
    <w:abstractNumId w:val="19"/>
  </w:num>
  <w:num w:numId="13" w16cid:durableId="1276518261">
    <w:abstractNumId w:val="14"/>
  </w:num>
  <w:num w:numId="14" w16cid:durableId="1903560239">
    <w:abstractNumId w:val="2"/>
  </w:num>
  <w:num w:numId="15" w16cid:durableId="1496535455">
    <w:abstractNumId w:val="21"/>
  </w:num>
  <w:num w:numId="16" w16cid:durableId="67655433">
    <w:abstractNumId w:val="7"/>
  </w:num>
  <w:num w:numId="17" w16cid:durableId="782581522">
    <w:abstractNumId w:val="13"/>
  </w:num>
  <w:num w:numId="18" w16cid:durableId="1628193935">
    <w:abstractNumId w:val="20"/>
  </w:num>
  <w:num w:numId="19" w16cid:durableId="1470324878">
    <w:abstractNumId w:val="28"/>
  </w:num>
  <w:num w:numId="20" w16cid:durableId="2111050798">
    <w:abstractNumId w:val="10"/>
  </w:num>
  <w:num w:numId="21" w16cid:durableId="1282565809">
    <w:abstractNumId w:val="32"/>
  </w:num>
  <w:num w:numId="22" w16cid:durableId="1467048584">
    <w:abstractNumId w:val="18"/>
  </w:num>
  <w:num w:numId="23" w16cid:durableId="1154838551">
    <w:abstractNumId w:val="27"/>
  </w:num>
  <w:num w:numId="24" w16cid:durableId="1790972117">
    <w:abstractNumId w:val="8"/>
  </w:num>
  <w:num w:numId="25" w16cid:durableId="2053991781">
    <w:abstractNumId w:val="37"/>
  </w:num>
  <w:num w:numId="26" w16cid:durableId="284580044">
    <w:abstractNumId w:val="22"/>
  </w:num>
  <w:num w:numId="27" w16cid:durableId="1358316450">
    <w:abstractNumId w:val="11"/>
  </w:num>
  <w:num w:numId="28" w16cid:durableId="2077388338">
    <w:abstractNumId w:val="34"/>
  </w:num>
  <w:num w:numId="29" w16cid:durableId="593787595">
    <w:abstractNumId w:val="4"/>
  </w:num>
  <w:num w:numId="30" w16cid:durableId="92820537">
    <w:abstractNumId w:val="1"/>
  </w:num>
  <w:num w:numId="31" w16cid:durableId="1535777128">
    <w:abstractNumId w:val="24"/>
  </w:num>
  <w:num w:numId="32" w16cid:durableId="174073568">
    <w:abstractNumId w:val="30"/>
  </w:num>
  <w:num w:numId="33" w16cid:durableId="1073045294">
    <w:abstractNumId w:val="29"/>
  </w:num>
  <w:num w:numId="34" w16cid:durableId="1354577546">
    <w:abstractNumId w:val="24"/>
  </w:num>
  <w:num w:numId="35" w16cid:durableId="438910722">
    <w:abstractNumId w:val="36"/>
  </w:num>
  <w:num w:numId="36" w16cid:durableId="1774666991">
    <w:abstractNumId w:val="12"/>
  </w:num>
  <w:num w:numId="37" w16cid:durableId="21975862">
    <w:abstractNumId w:val="35"/>
  </w:num>
  <w:num w:numId="38" w16cid:durableId="693193077">
    <w:abstractNumId w:val="23"/>
  </w:num>
  <w:num w:numId="39" w16cid:durableId="1721906218">
    <w:abstractNumId w:val="24"/>
  </w:num>
  <w:num w:numId="40" w16cid:durableId="1884127226">
    <w:abstractNumId w:val="24"/>
  </w:num>
  <w:num w:numId="41" w16cid:durableId="465974719">
    <w:abstractNumId w:val="24"/>
  </w:num>
  <w:num w:numId="42" w16cid:durableId="1743065203">
    <w:abstractNumId w:val="24"/>
  </w:num>
  <w:num w:numId="43" w16cid:durableId="1122109838">
    <w:abstractNumId w:val="6"/>
  </w:num>
  <w:num w:numId="44" w16cid:durableId="1858690273">
    <w:abstractNumId w:val="5"/>
  </w:num>
  <w:num w:numId="45" w16cid:durableId="327178732">
    <w:abstractNumId w:val="24"/>
  </w:num>
  <w:num w:numId="46" w16cid:durableId="1779518483">
    <w:abstractNumId w:val="24"/>
  </w:num>
  <w:num w:numId="47" w16cid:durableId="1681928433">
    <w:abstractNumId w:val="24"/>
  </w:num>
  <w:num w:numId="48" w16cid:durableId="909924077">
    <w:abstractNumId w:val="24"/>
  </w:num>
  <w:num w:numId="49" w16cid:durableId="1291133774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6E"/>
    <w:rsid w:val="0000034E"/>
    <w:rsid w:val="00000599"/>
    <w:rsid w:val="0000077B"/>
    <w:rsid w:val="00000866"/>
    <w:rsid w:val="000008DD"/>
    <w:rsid w:val="00000E24"/>
    <w:rsid w:val="00001DB6"/>
    <w:rsid w:val="00001EA3"/>
    <w:rsid w:val="00001F42"/>
    <w:rsid w:val="00003212"/>
    <w:rsid w:val="00003228"/>
    <w:rsid w:val="00003296"/>
    <w:rsid w:val="00004664"/>
    <w:rsid w:val="00004B40"/>
    <w:rsid w:val="00004B80"/>
    <w:rsid w:val="0000553C"/>
    <w:rsid w:val="00006152"/>
    <w:rsid w:val="000062AC"/>
    <w:rsid w:val="00006577"/>
    <w:rsid w:val="00006629"/>
    <w:rsid w:val="000069B3"/>
    <w:rsid w:val="00006BBF"/>
    <w:rsid w:val="00007168"/>
    <w:rsid w:val="00007D6C"/>
    <w:rsid w:val="00007E98"/>
    <w:rsid w:val="00010392"/>
    <w:rsid w:val="00010900"/>
    <w:rsid w:val="00011096"/>
    <w:rsid w:val="000115F3"/>
    <w:rsid w:val="000122B8"/>
    <w:rsid w:val="000126F5"/>
    <w:rsid w:val="00012A39"/>
    <w:rsid w:val="00012BAD"/>
    <w:rsid w:val="00013575"/>
    <w:rsid w:val="0001402E"/>
    <w:rsid w:val="00014F16"/>
    <w:rsid w:val="00014FA9"/>
    <w:rsid w:val="0001515A"/>
    <w:rsid w:val="00015688"/>
    <w:rsid w:val="00016649"/>
    <w:rsid w:val="00017070"/>
    <w:rsid w:val="0001763E"/>
    <w:rsid w:val="00017B36"/>
    <w:rsid w:val="00020057"/>
    <w:rsid w:val="000202DD"/>
    <w:rsid w:val="0002090C"/>
    <w:rsid w:val="0002097F"/>
    <w:rsid w:val="00020C89"/>
    <w:rsid w:val="000211F4"/>
    <w:rsid w:val="00021575"/>
    <w:rsid w:val="0002195D"/>
    <w:rsid w:val="00021E29"/>
    <w:rsid w:val="00021E5A"/>
    <w:rsid w:val="00021E76"/>
    <w:rsid w:val="00022216"/>
    <w:rsid w:val="00022364"/>
    <w:rsid w:val="00022FF3"/>
    <w:rsid w:val="00023B85"/>
    <w:rsid w:val="00023C0E"/>
    <w:rsid w:val="00024D6A"/>
    <w:rsid w:val="0002536C"/>
    <w:rsid w:val="00025EDF"/>
    <w:rsid w:val="000267ED"/>
    <w:rsid w:val="00026ADA"/>
    <w:rsid w:val="00026AE3"/>
    <w:rsid w:val="00026C00"/>
    <w:rsid w:val="000271AF"/>
    <w:rsid w:val="00027936"/>
    <w:rsid w:val="00027FB3"/>
    <w:rsid w:val="000301B4"/>
    <w:rsid w:val="00030B9E"/>
    <w:rsid w:val="00030CAD"/>
    <w:rsid w:val="00031859"/>
    <w:rsid w:val="00031A44"/>
    <w:rsid w:val="00031B53"/>
    <w:rsid w:val="00031BC0"/>
    <w:rsid w:val="00031F54"/>
    <w:rsid w:val="000326F1"/>
    <w:rsid w:val="000329EF"/>
    <w:rsid w:val="00032A9F"/>
    <w:rsid w:val="00033548"/>
    <w:rsid w:val="000337EC"/>
    <w:rsid w:val="00033804"/>
    <w:rsid w:val="00033D5A"/>
    <w:rsid w:val="000340A9"/>
    <w:rsid w:val="0003427E"/>
    <w:rsid w:val="0003457A"/>
    <w:rsid w:val="000355FD"/>
    <w:rsid w:val="00035A8B"/>
    <w:rsid w:val="000361A9"/>
    <w:rsid w:val="00036267"/>
    <w:rsid w:val="000365C2"/>
    <w:rsid w:val="00036873"/>
    <w:rsid w:val="00036B81"/>
    <w:rsid w:val="00036CD8"/>
    <w:rsid w:val="00037252"/>
    <w:rsid w:val="000376DB"/>
    <w:rsid w:val="00037790"/>
    <w:rsid w:val="00037AD4"/>
    <w:rsid w:val="00037FAD"/>
    <w:rsid w:val="000400B3"/>
    <w:rsid w:val="00040804"/>
    <w:rsid w:val="000413FA"/>
    <w:rsid w:val="00041BD7"/>
    <w:rsid w:val="00042C8C"/>
    <w:rsid w:val="00042D80"/>
    <w:rsid w:val="00042DF3"/>
    <w:rsid w:val="000432AB"/>
    <w:rsid w:val="000434C4"/>
    <w:rsid w:val="000436C9"/>
    <w:rsid w:val="00043834"/>
    <w:rsid w:val="00043C65"/>
    <w:rsid w:val="00043CF1"/>
    <w:rsid w:val="00044410"/>
    <w:rsid w:val="00044CE9"/>
    <w:rsid w:val="00044ED0"/>
    <w:rsid w:val="000450E4"/>
    <w:rsid w:val="000453AB"/>
    <w:rsid w:val="00045460"/>
    <w:rsid w:val="00045882"/>
    <w:rsid w:val="00045D34"/>
    <w:rsid w:val="00046020"/>
    <w:rsid w:val="00046281"/>
    <w:rsid w:val="000463BD"/>
    <w:rsid w:val="0004646A"/>
    <w:rsid w:val="000467B5"/>
    <w:rsid w:val="00046BF8"/>
    <w:rsid w:val="00046C89"/>
    <w:rsid w:val="00046DCD"/>
    <w:rsid w:val="00046DDC"/>
    <w:rsid w:val="00046F48"/>
    <w:rsid w:val="00047162"/>
    <w:rsid w:val="00047304"/>
    <w:rsid w:val="0004778F"/>
    <w:rsid w:val="00047798"/>
    <w:rsid w:val="0004786A"/>
    <w:rsid w:val="00050763"/>
    <w:rsid w:val="00050B6D"/>
    <w:rsid w:val="00050C98"/>
    <w:rsid w:val="00050EB2"/>
    <w:rsid w:val="0005116E"/>
    <w:rsid w:val="00051550"/>
    <w:rsid w:val="000519DD"/>
    <w:rsid w:val="00051A49"/>
    <w:rsid w:val="00051DCC"/>
    <w:rsid w:val="000525D5"/>
    <w:rsid w:val="0005267C"/>
    <w:rsid w:val="00052712"/>
    <w:rsid w:val="00052BCE"/>
    <w:rsid w:val="00053429"/>
    <w:rsid w:val="00053841"/>
    <w:rsid w:val="0005388A"/>
    <w:rsid w:val="000538CB"/>
    <w:rsid w:val="00053E21"/>
    <w:rsid w:val="00053F13"/>
    <w:rsid w:val="000540F0"/>
    <w:rsid w:val="0005482D"/>
    <w:rsid w:val="000548E0"/>
    <w:rsid w:val="000551B4"/>
    <w:rsid w:val="0005522F"/>
    <w:rsid w:val="000555A5"/>
    <w:rsid w:val="00056010"/>
    <w:rsid w:val="000563CE"/>
    <w:rsid w:val="00056D73"/>
    <w:rsid w:val="00057017"/>
    <w:rsid w:val="000572E6"/>
    <w:rsid w:val="00057A01"/>
    <w:rsid w:val="00057A82"/>
    <w:rsid w:val="00057B45"/>
    <w:rsid w:val="00057E67"/>
    <w:rsid w:val="00060235"/>
    <w:rsid w:val="00060718"/>
    <w:rsid w:val="00061212"/>
    <w:rsid w:val="00061640"/>
    <w:rsid w:val="00061FF1"/>
    <w:rsid w:val="00062024"/>
    <w:rsid w:val="000620A3"/>
    <w:rsid w:val="0006217B"/>
    <w:rsid w:val="000624F2"/>
    <w:rsid w:val="00062557"/>
    <w:rsid w:val="000626CE"/>
    <w:rsid w:val="0006272B"/>
    <w:rsid w:val="0006331D"/>
    <w:rsid w:val="00063441"/>
    <w:rsid w:val="00063CC1"/>
    <w:rsid w:val="00063F13"/>
    <w:rsid w:val="00063F68"/>
    <w:rsid w:val="0006461D"/>
    <w:rsid w:val="00064DBE"/>
    <w:rsid w:val="0006505B"/>
    <w:rsid w:val="00065833"/>
    <w:rsid w:val="00065E96"/>
    <w:rsid w:val="00065F53"/>
    <w:rsid w:val="000660C1"/>
    <w:rsid w:val="000668F4"/>
    <w:rsid w:val="000670E7"/>
    <w:rsid w:val="0006738D"/>
    <w:rsid w:val="000675CF"/>
    <w:rsid w:val="0007057F"/>
    <w:rsid w:val="0007088C"/>
    <w:rsid w:val="00070DFB"/>
    <w:rsid w:val="000710FE"/>
    <w:rsid w:val="00071381"/>
    <w:rsid w:val="000715B8"/>
    <w:rsid w:val="00071DAA"/>
    <w:rsid w:val="00072049"/>
    <w:rsid w:val="000725CC"/>
    <w:rsid w:val="00072621"/>
    <w:rsid w:val="00072D5F"/>
    <w:rsid w:val="00072D81"/>
    <w:rsid w:val="000736D3"/>
    <w:rsid w:val="00073A22"/>
    <w:rsid w:val="00073BD7"/>
    <w:rsid w:val="00074143"/>
    <w:rsid w:val="0007427A"/>
    <w:rsid w:val="000749DF"/>
    <w:rsid w:val="0007509C"/>
    <w:rsid w:val="00075428"/>
    <w:rsid w:val="00075CC3"/>
    <w:rsid w:val="00076066"/>
    <w:rsid w:val="00076C87"/>
    <w:rsid w:val="00077668"/>
    <w:rsid w:val="000777F9"/>
    <w:rsid w:val="00077D00"/>
    <w:rsid w:val="00077E96"/>
    <w:rsid w:val="000801FE"/>
    <w:rsid w:val="000807FD"/>
    <w:rsid w:val="000808CC"/>
    <w:rsid w:val="00080CA5"/>
    <w:rsid w:val="00081092"/>
    <w:rsid w:val="00081172"/>
    <w:rsid w:val="00081910"/>
    <w:rsid w:val="00081D1A"/>
    <w:rsid w:val="00082CC9"/>
    <w:rsid w:val="00082DD5"/>
    <w:rsid w:val="000833C7"/>
    <w:rsid w:val="000839CA"/>
    <w:rsid w:val="00084B25"/>
    <w:rsid w:val="00084BA6"/>
    <w:rsid w:val="000851CB"/>
    <w:rsid w:val="00085667"/>
    <w:rsid w:val="00085B92"/>
    <w:rsid w:val="00085C69"/>
    <w:rsid w:val="00085ECE"/>
    <w:rsid w:val="00086001"/>
    <w:rsid w:val="0008687B"/>
    <w:rsid w:val="00086FD0"/>
    <w:rsid w:val="0008727B"/>
    <w:rsid w:val="00087307"/>
    <w:rsid w:val="00087502"/>
    <w:rsid w:val="0008778A"/>
    <w:rsid w:val="00087863"/>
    <w:rsid w:val="00087A27"/>
    <w:rsid w:val="00090435"/>
    <w:rsid w:val="00090674"/>
    <w:rsid w:val="00090C8F"/>
    <w:rsid w:val="00090FC7"/>
    <w:rsid w:val="00091191"/>
    <w:rsid w:val="0009142D"/>
    <w:rsid w:val="00091537"/>
    <w:rsid w:val="000918F4"/>
    <w:rsid w:val="00092D26"/>
    <w:rsid w:val="000934DF"/>
    <w:rsid w:val="0009355A"/>
    <w:rsid w:val="000936FA"/>
    <w:rsid w:val="00093E4A"/>
    <w:rsid w:val="00094614"/>
    <w:rsid w:val="000946C4"/>
    <w:rsid w:val="00095197"/>
    <w:rsid w:val="000954BE"/>
    <w:rsid w:val="00095916"/>
    <w:rsid w:val="00095AFD"/>
    <w:rsid w:val="00095BE1"/>
    <w:rsid w:val="00095FA0"/>
    <w:rsid w:val="000962DB"/>
    <w:rsid w:val="0009638F"/>
    <w:rsid w:val="000968DA"/>
    <w:rsid w:val="00097591"/>
    <w:rsid w:val="00097879"/>
    <w:rsid w:val="00097900"/>
    <w:rsid w:val="00097E99"/>
    <w:rsid w:val="00097F76"/>
    <w:rsid w:val="00097FD1"/>
    <w:rsid w:val="000A07B9"/>
    <w:rsid w:val="000A1069"/>
    <w:rsid w:val="000A10DF"/>
    <w:rsid w:val="000A18D8"/>
    <w:rsid w:val="000A19AF"/>
    <w:rsid w:val="000A1DD6"/>
    <w:rsid w:val="000A2091"/>
    <w:rsid w:val="000A2108"/>
    <w:rsid w:val="000A2727"/>
    <w:rsid w:val="000A2A98"/>
    <w:rsid w:val="000A2D9F"/>
    <w:rsid w:val="000A2F6B"/>
    <w:rsid w:val="000A2FDE"/>
    <w:rsid w:val="000A32B0"/>
    <w:rsid w:val="000A3416"/>
    <w:rsid w:val="000A3A54"/>
    <w:rsid w:val="000A4035"/>
    <w:rsid w:val="000A434A"/>
    <w:rsid w:val="000A4530"/>
    <w:rsid w:val="000A4781"/>
    <w:rsid w:val="000A4910"/>
    <w:rsid w:val="000A4E4F"/>
    <w:rsid w:val="000A5883"/>
    <w:rsid w:val="000A6299"/>
    <w:rsid w:val="000A65E5"/>
    <w:rsid w:val="000A6B64"/>
    <w:rsid w:val="000A6BC8"/>
    <w:rsid w:val="000A6D7E"/>
    <w:rsid w:val="000A6E11"/>
    <w:rsid w:val="000A717C"/>
    <w:rsid w:val="000B0E10"/>
    <w:rsid w:val="000B1169"/>
    <w:rsid w:val="000B12F7"/>
    <w:rsid w:val="000B1622"/>
    <w:rsid w:val="000B1D1C"/>
    <w:rsid w:val="000B2294"/>
    <w:rsid w:val="000B22CD"/>
    <w:rsid w:val="000B2C7F"/>
    <w:rsid w:val="000B3EB1"/>
    <w:rsid w:val="000B492E"/>
    <w:rsid w:val="000B5611"/>
    <w:rsid w:val="000B6098"/>
    <w:rsid w:val="000B6141"/>
    <w:rsid w:val="000B63CD"/>
    <w:rsid w:val="000B657A"/>
    <w:rsid w:val="000B65FC"/>
    <w:rsid w:val="000B690D"/>
    <w:rsid w:val="000B6B0D"/>
    <w:rsid w:val="000B6B37"/>
    <w:rsid w:val="000B6E7B"/>
    <w:rsid w:val="000B743C"/>
    <w:rsid w:val="000B74EA"/>
    <w:rsid w:val="000B75E8"/>
    <w:rsid w:val="000B787F"/>
    <w:rsid w:val="000B7C13"/>
    <w:rsid w:val="000B7CB5"/>
    <w:rsid w:val="000C01B2"/>
    <w:rsid w:val="000C01C7"/>
    <w:rsid w:val="000C044C"/>
    <w:rsid w:val="000C07E4"/>
    <w:rsid w:val="000C0E3D"/>
    <w:rsid w:val="000C0EB4"/>
    <w:rsid w:val="000C1285"/>
    <w:rsid w:val="000C15FE"/>
    <w:rsid w:val="000C17C2"/>
    <w:rsid w:val="000C1881"/>
    <w:rsid w:val="000C2A2E"/>
    <w:rsid w:val="000C2B4B"/>
    <w:rsid w:val="000C2BC8"/>
    <w:rsid w:val="000C2E8C"/>
    <w:rsid w:val="000C33AE"/>
    <w:rsid w:val="000C34C2"/>
    <w:rsid w:val="000C34CB"/>
    <w:rsid w:val="000C398D"/>
    <w:rsid w:val="000C3C6F"/>
    <w:rsid w:val="000C437D"/>
    <w:rsid w:val="000C4A4B"/>
    <w:rsid w:val="000C55FC"/>
    <w:rsid w:val="000C57F2"/>
    <w:rsid w:val="000C5B32"/>
    <w:rsid w:val="000C5E41"/>
    <w:rsid w:val="000C60DB"/>
    <w:rsid w:val="000C6128"/>
    <w:rsid w:val="000C61E3"/>
    <w:rsid w:val="000C6443"/>
    <w:rsid w:val="000C6759"/>
    <w:rsid w:val="000C68FC"/>
    <w:rsid w:val="000C69A0"/>
    <w:rsid w:val="000C7171"/>
    <w:rsid w:val="000C7BB4"/>
    <w:rsid w:val="000C7C0E"/>
    <w:rsid w:val="000C7DB6"/>
    <w:rsid w:val="000C7E5B"/>
    <w:rsid w:val="000D00FF"/>
    <w:rsid w:val="000D0100"/>
    <w:rsid w:val="000D0D12"/>
    <w:rsid w:val="000D11EF"/>
    <w:rsid w:val="000D1918"/>
    <w:rsid w:val="000D1CB8"/>
    <w:rsid w:val="000D289A"/>
    <w:rsid w:val="000D2F54"/>
    <w:rsid w:val="000D31B7"/>
    <w:rsid w:val="000D3F0F"/>
    <w:rsid w:val="000D3FBF"/>
    <w:rsid w:val="000D4088"/>
    <w:rsid w:val="000D46AB"/>
    <w:rsid w:val="000D4FB8"/>
    <w:rsid w:val="000D59AC"/>
    <w:rsid w:val="000D6709"/>
    <w:rsid w:val="000D7004"/>
    <w:rsid w:val="000D7046"/>
    <w:rsid w:val="000D718B"/>
    <w:rsid w:val="000D72D0"/>
    <w:rsid w:val="000D75B6"/>
    <w:rsid w:val="000D79B2"/>
    <w:rsid w:val="000D7C8A"/>
    <w:rsid w:val="000D7D43"/>
    <w:rsid w:val="000E0183"/>
    <w:rsid w:val="000E0959"/>
    <w:rsid w:val="000E0A81"/>
    <w:rsid w:val="000E0B8F"/>
    <w:rsid w:val="000E10D0"/>
    <w:rsid w:val="000E1512"/>
    <w:rsid w:val="000E1E99"/>
    <w:rsid w:val="000E2789"/>
    <w:rsid w:val="000E278D"/>
    <w:rsid w:val="000E2805"/>
    <w:rsid w:val="000E2DBB"/>
    <w:rsid w:val="000E308A"/>
    <w:rsid w:val="000E319C"/>
    <w:rsid w:val="000E3260"/>
    <w:rsid w:val="000E34F3"/>
    <w:rsid w:val="000E398F"/>
    <w:rsid w:val="000E4230"/>
    <w:rsid w:val="000E4385"/>
    <w:rsid w:val="000E45DB"/>
    <w:rsid w:val="000E47C6"/>
    <w:rsid w:val="000E484B"/>
    <w:rsid w:val="000E5120"/>
    <w:rsid w:val="000E52ED"/>
    <w:rsid w:val="000E6030"/>
    <w:rsid w:val="000E6397"/>
    <w:rsid w:val="000E6487"/>
    <w:rsid w:val="000E6CC1"/>
    <w:rsid w:val="000F0218"/>
    <w:rsid w:val="000F055C"/>
    <w:rsid w:val="000F0870"/>
    <w:rsid w:val="000F142D"/>
    <w:rsid w:val="000F1CE4"/>
    <w:rsid w:val="000F1DD5"/>
    <w:rsid w:val="000F21B9"/>
    <w:rsid w:val="000F2362"/>
    <w:rsid w:val="000F24C8"/>
    <w:rsid w:val="000F2517"/>
    <w:rsid w:val="000F32B7"/>
    <w:rsid w:val="000F35E9"/>
    <w:rsid w:val="000F3D13"/>
    <w:rsid w:val="000F41E1"/>
    <w:rsid w:val="000F4978"/>
    <w:rsid w:val="000F51F7"/>
    <w:rsid w:val="000F53E7"/>
    <w:rsid w:val="000F5417"/>
    <w:rsid w:val="000F585C"/>
    <w:rsid w:val="000F5A2C"/>
    <w:rsid w:val="000F5AAA"/>
    <w:rsid w:val="000F5AC6"/>
    <w:rsid w:val="000F623D"/>
    <w:rsid w:val="000F68B2"/>
    <w:rsid w:val="000F6FEE"/>
    <w:rsid w:val="000F72B6"/>
    <w:rsid w:val="000F78B3"/>
    <w:rsid w:val="000F7ECC"/>
    <w:rsid w:val="001000BC"/>
    <w:rsid w:val="001001DC"/>
    <w:rsid w:val="0010028D"/>
    <w:rsid w:val="00100B3C"/>
    <w:rsid w:val="00100DE3"/>
    <w:rsid w:val="00101198"/>
    <w:rsid w:val="0010120F"/>
    <w:rsid w:val="00101364"/>
    <w:rsid w:val="0010142D"/>
    <w:rsid w:val="00101763"/>
    <w:rsid w:val="001017DD"/>
    <w:rsid w:val="00101BC4"/>
    <w:rsid w:val="00101D9A"/>
    <w:rsid w:val="001020DE"/>
    <w:rsid w:val="001021A8"/>
    <w:rsid w:val="00102222"/>
    <w:rsid w:val="001024A3"/>
    <w:rsid w:val="00102B6F"/>
    <w:rsid w:val="001033E0"/>
    <w:rsid w:val="00103D31"/>
    <w:rsid w:val="00103DFA"/>
    <w:rsid w:val="00103EC0"/>
    <w:rsid w:val="001040CF"/>
    <w:rsid w:val="0010447E"/>
    <w:rsid w:val="0010474B"/>
    <w:rsid w:val="00104873"/>
    <w:rsid w:val="00104E1A"/>
    <w:rsid w:val="00104E5F"/>
    <w:rsid w:val="001052BF"/>
    <w:rsid w:val="0010540C"/>
    <w:rsid w:val="0010578A"/>
    <w:rsid w:val="00105A88"/>
    <w:rsid w:val="00105ABF"/>
    <w:rsid w:val="00106168"/>
    <w:rsid w:val="0010667C"/>
    <w:rsid w:val="00107175"/>
    <w:rsid w:val="0010732F"/>
    <w:rsid w:val="00107446"/>
    <w:rsid w:val="001075E1"/>
    <w:rsid w:val="001079AA"/>
    <w:rsid w:val="00107DBA"/>
    <w:rsid w:val="001101F3"/>
    <w:rsid w:val="0011068D"/>
    <w:rsid w:val="00110C4F"/>
    <w:rsid w:val="00111843"/>
    <w:rsid w:val="00111A0A"/>
    <w:rsid w:val="00111CF8"/>
    <w:rsid w:val="00112014"/>
    <w:rsid w:val="0011241F"/>
    <w:rsid w:val="00112901"/>
    <w:rsid w:val="00112D12"/>
    <w:rsid w:val="001130DD"/>
    <w:rsid w:val="0011359F"/>
    <w:rsid w:val="00113639"/>
    <w:rsid w:val="00113D32"/>
    <w:rsid w:val="00113E9C"/>
    <w:rsid w:val="00114394"/>
    <w:rsid w:val="00114608"/>
    <w:rsid w:val="0011496F"/>
    <w:rsid w:val="00114FA9"/>
    <w:rsid w:val="00115561"/>
    <w:rsid w:val="00115852"/>
    <w:rsid w:val="00115FE8"/>
    <w:rsid w:val="001161C8"/>
    <w:rsid w:val="001168DB"/>
    <w:rsid w:val="001169B0"/>
    <w:rsid w:val="00116A99"/>
    <w:rsid w:val="00116D96"/>
    <w:rsid w:val="0011701F"/>
    <w:rsid w:val="00117942"/>
    <w:rsid w:val="00117A0A"/>
    <w:rsid w:val="00117F35"/>
    <w:rsid w:val="00117FC5"/>
    <w:rsid w:val="00120A56"/>
    <w:rsid w:val="00121124"/>
    <w:rsid w:val="001215CA"/>
    <w:rsid w:val="00121C26"/>
    <w:rsid w:val="00121C68"/>
    <w:rsid w:val="00121DF4"/>
    <w:rsid w:val="00121FBE"/>
    <w:rsid w:val="00122042"/>
    <w:rsid w:val="001223FD"/>
    <w:rsid w:val="0012241F"/>
    <w:rsid w:val="00122459"/>
    <w:rsid w:val="00122634"/>
    <w:rsid w:val="00123048"/>
    <w:rsid w:val="001232BB"/>
    <w:rsid w:val="00123B7B"/>
    <w:rsid w:val="001240C0"/>
    <w:rsid w:val="00124856"/>
    <w:rsid w:val="00124A1F"/>
    <w:rsid w:val="00125008"/>
    <w:rsid w:val="00125016"/>
    <w:rsid w:val="001250A1"/>
    <w:rsid w:val="00125231"/>
    <w:rsid w:val="001252DE"/>
    <w:rsid w:val="001254D3"/>
    <w:rsid w:val="001255BB"/>
    <w:rsid w:val="00125750"/>
    <w:rsid w:val="00125C98"/>
    <w:rsid w:val="00125E18"/>
    <w:rsid w:val="00125E8A"/>
    <w:rsid w:val="00125EC2"/>
    <w:rsid w:val="00125EEA"/>
    <w:rsid w:val="00126725"/>
    <w:rsid w:val="00126850"/>
    <w:rsid w:val="00126E55"/>
    <w:rsid w:val="00126F7C"/>
    <w:rsid w:val="001279B0"/>
    <w:rsid w:val="00130C39"/>
    <w:rsid w:val="00130D27"/>
    <w:rsid w:val="00131033"/>
    <w:rsid w:val="00131454"/>
    <w:rsid w:val="00131467"/>
    <w:rsid w:val="00131CFE"/>
    <w:rsid w:val="001321D7"/>
    <w:rsid w:val="001325F5"/>
    <w:rsid w:val="001328F4"/>
    <w:rsid w:val="00132B50"/>
    <w:rsid w:val="00132C85"/>
    <w:rsid w:val="0013350E"/>
    <w:rsid w:val="00133622"/>
    <w:rsid w:val="00133697"/>
    <w:rsid w:val="001336F7"/>
    <w:rsid w:val="0013371D"/>
    <w:rsid w:val="00133BAF"/>
    <w:rsid w:val="0013484F"/>
    <w:rsid w:val="001348D3"/>
    <w:rsid w:val="00134918"/>
    <w:rsid w:val="0013496E"/>
    <w:rsid w:val="00134A42"/>
    <w:rsid w:val="00134B55"/>
    <w:rsid w:val="00134BD3"/>
    <w:rsid w:val="00134E63"/>
    <w:rsid w:val="001353D5"/>
    <w:rsid w:val="00135531"/>
    <w:rsid w:val="00135C33"/>
    <w:rsid w:val="00136A15"/>
    <w:rsid w:val="00136B6C"/>
    <w:rsid w:val="00137718"/>
    <w:rsid w:val="0013786E"/>
    <w:rsid w:val="00137B14"/>
    <w:rsid w:val="001407A1"/>
    <w:rsid w:val="00140C08"/>
    <w:rsid w:val="00141150"/>
    <w:rsid w:val="0014170F"/>
    <w:rsid w:val="00141777"/>
    <w:rsid w:val="00141A5B"/>
    <w:rsid w:val="00141A69"/>
    <w:rsid w:val="00141C05"/>
    <w:rsid w:val="0014218F"/>
    <w:rsid w:val="00142479"/>
    <w:rsid w:val="001425EC"/>
    <w:rsid w:val="00142855"/>
    <w:rsid w:val="00142929"/>
    <w:rsid w:val="00142A4F"/>
    <w:rsid w:val="00142E40"/>
    <w:rsid w:val="00143579"/>
    <w:rsid w:val="00143670"/>
    <w:rsid w:val="001437B0"/>
    <w:rsid w:val="00143EBD"/>
    <w:rsid w:val="00144103"/>
    <w:rsid w:val="00144201"/>
    <w:rsid w:val="00144344"/>
    <w:rsid w:val="001448C8"/>
    <w:rsid w:val="0014496D"/>
    <w:rsid w:val="00144BCB"/>
    <w:rsid w:val="00144C9C"/>
    <w:rsid w:val="00144DDE"/>
    <w:rsid w:val="00144E06"/>
    <w:rsid w:val="00144F48"/>
    <w:rsid w:val="00145115"/>
    <w:rsid w:val="00145752"/>
    <w:rsid w:val="001458A6"/>
    <w:rsid w:val="00145D72"/>
    <w:rsid w:val="001463CC"/>
    <w:rsid w:val="00146528"/>
    <w:rsid w:val="001467B7"/>
    <w:rsid w:val="00146BE7"/>
    <w:rsid w:val="00146CEA"/>
    <w:rsid w:val="00146F55"/>
    <w:rsid w:val="00147909"/>
    <w:rsid w:val="0014792A"/>
    <w:rsid w:val="00147BB4"/>
    <w:rsid w:val="00150754"/>
    <w:rsid w:val="001508F8"/>
    <w:rsid w:val="001509BC"/>
    <w:rsid w:val="00151103"/>
    <w:rsid w:val="001511A6"/>
    <w:rsid w:val="00151493"/>
    <w:rsid w:val="00151A83"/>
    <w:rsid w:val="00151D57"/>
    <w:rsid w:val="00151D7E"/>
    <w:rsid w:val="00151F94"/>
    <w:rsid w:val="00152466"/>
    <w:rsid w:val="001524D4"/>
    <w:rsid w:val="00152714"/>
    <w:rsid w:val="00152A8A"/>
    <w:rsid w:val="00152C28"/>
    <w:rsid w:val="00152E86"/>
    <w:rsid w:val="00153052"/>
    <w:rsid w:val="00153193"/>
    <w:rsid w:val="00153210"/>
    <w:rsid w:val="00153D29"/>
    <w:rsid w:val="00154147"/>
    <w:rsid w:val="0015441D"/>
    <w:rsid w:val="001544FD"/>
    <w:rsid w:val="001548B5"/>
    <w:rsid w:val="00155746"/>
    <w:rsid w:val="00155980"/>
    <w:rsid w:val="00156286"/>
    <w:rsid w:val="00156A3C"/>
    <w:rsid w:val="00156B04"/>
    <w:rsid w:val="0015778A"/>
    <w:rsid w:val="00157C76"/>
    <w:rsid w:val="001604D3"/>
    <w:rsid w:val="001617DB"/>
    <w:rsid w:val="00161A1A"/>
    <w:rsid w:val="00161CF5"/>
    <w:rsid w:val="00162421"/>
    <w:rsid w:val="00162BC3"/>
    <w:rsid w:val="00162F26"/>
    <w:rsid w:val="0016370E"/>
    <w:rsid w:val="00163BFC"/>
    <w:rsid w:val="00163D4F"/>
    <w:rsid w:val="00163EC7"/>
    <w:rsid w:val="001642A0"/>
    <w:rsid w:val="00164565"/>
    <w:rsid w:val="00164609"/>
    <w:rsid w:val="00164787"/>
    <w:rsid w:val="00164DBC"/>
    <w:rsid w:val="001650A3"/>
    <w:rsid w:val="001652F8"/>
    <w:rsid w:val="0016598F"/>
    <w:rsid w:val="00165B38"/>
    <w:rsid w:val="00165C45"/>
    <w:rsid w:val="00166462"/>
    <w:rsid w:val="00166534"/>
    <w:rsid w:val="001667E0"/>
    <w:rsid w:val="00166886"/>
    <w:rsid w:val="001668B0"/>
    <w:rsid w:val="001676C9"/>
    <w:rsid w:val="001678B1"/>
    <w:rsid w:val="00167BC3"/>
    <w:rsid w:val="00167CF0"/>
    <w:rsid w:val="00167D3F"/>
    <w:rsid w:val="00170530"/>
    <w:rsid w:val="00170542"/>
    <w:rsid w:val="00170652"/>
    <w:rsid w:val="00170B44"/>
    <w:rsid w:val="00171104"/>
    <w:rsid w:val="0017132E"/>
    <w:rsid w:val="001715E2"/>
    <w:rsid w:val="00171722"/>
    <w:rsid w:val="00171BF4"/>
    <w:rsid w:val="00171D15"/>
    <w:rsid w:val="0017209B"/>
    <w:rsid w:val="00172A77"/>
    <w:rsid w:val="00172C0F"/>
    <w:rsid w:val="00172F59"/>
    <w:rsid w:val="00173268"/>
    <w:rsid w:val="001736B4"/>
    <w:rsid w:val="00173BA9"/>
    <w:rsid w:val="00174645"/>
    <w:rsid w:val="001746BC"/>
    <w:rsid w:val="00174838"/>
    <w:rsid w:val="00174C2E"/>
    <w:rsid w:val="0017503D"/>
    <w:rsid w:val="0017598A"/>
    <w:rsid w:val="00175A0C"/>
    <w:rsid w:val="0017609A"/>
    <w:rsid w:val="001769D2"/>
    <w:rsid w:val="00176DB8"/>
    <w:rsid w:val="001770AB"/>
    <w:rsid w:val="001770AD"/>
    <w:rsid w:val="001770BF"/>
    <w:rsid w:val="0017773D"/>
    <w:rsid w:val="00177AAB"/>
    <w:rsid w:val="001806ED"/>
    <w:rsid w:val="001807FF"/>
    <w:rsid w:val="00180F0B"/>
    <w:rsid w:val="0018154E"/>
    <w:rsid w:val="00181BEE"/>
    <w:rsid w:val="00181EF7"/>
    <w:rsid w:val="00182243"/>
    <w:rsid w:val="00183D4A"/>
    <w:rsid w:val="00183E80"/>
    <w:rsid w:val="00184A98"/>
    <w:rsid w:val="00184EB0"/>
    <w:rsid w:val="001850A3"/>
    <w:rsid w:val="00185299"/>
    <w:rsid w:val="00185671"/>
    <w:rsid w:val="0018576C"/>
    <w:rsid w:val="001863FD"/>
    <w:rsid w:val="00186E29"/>
    <w:rsid w:val="00187A59"/>
    <w:rsid w:val="00187B16"/>
    <w:rsid w:val="00187C8B"/>
    <w:rsid w:val="00187DD4"/>
    <w:rsid w:val="00187E67"/>
    <w:rsid w:val="00190379"/>
    <w:rsid w:val="00190685"/>
    <w:rsid w:val="00190F09"/>
    <w:rsid w:val="00191225"/>
    <w:rsid w:val="001917B8"/>
    <w:rsid w:val="00191F13"/>
    <w:rsid w:val="00191F5A"/>
    <w:rsid w:val="0019224E"/>
    <w:rsid w:val="00192415"/>
    <w:rsid w:val="00192633"/>
    <w:rsid w:val="00192A86"/>
    <w:rsid w:val="00192D49"/>
    <w:rsid w:val="00193299"/>
    <w:rsid w:val="00193481"/>
    <w:rsid w:val="001936FC"/>
    <w:rsid w:val="00194021"/>
    <w:rsid w:val="00194250"/>
    <w:rsid w:val="001942D5"/>
    <w:rsid w:val="001944B0"/>
    <w:rsid w:val="00194917"/>
    <w:rsid w:val="00194950"/>
    <w:rsid w:val="00195309"/>
    <w:rsid w:val="00195C45"/>
    <w:rsid w:val="00195C7C"/>
    <w:rsid w:val="00196CB7"/>
    <w:rsid w:val="001970EC"/>
    <w:rsid w:val="00197811"/>
    <w:rsid w:val="001A03B0"/>
    <w:rsid w:val="001A067A"/>
    <w:rsid w:val="001A089A"/>
    <w:rsid w:val="001A0A52"/>
    <w:rsid w:val="001A0B99"/>
    <w:rsid w:val="001A1449"/>
    <w:rsid w:val="001A1504"/>
    <w:rsid w:val="001A1A41"/>
    <w:rsid w:val="001A1DF4"/>
    <w:rsid w:val="001A1E16"/>
    <w:rsid w:val="001A1E92"/>
    <w:rsid w:val="001A1ED4"/>
    <w:rsid w:val="001A2757"/>
    <w:rsid w:val="001A2C8D"/>
    <w:rsid w:val="001A304A"/>
    <w:rsid w:val="001A35AC"/>
    <w:rsid w:val="001A39AD"/>
    <w:rsid w:val="001A425E"/>
    <w:rsid w:val="001A480F"/>
    <w:rsid w:val="001A5666"/>
    <w:rsid w:val="001A5697"/>
    <w:rsid w:val="001A56E4"/>
    <w:rsid w:val="001A5896"/>
    <w:rsid w:val="001A5E09"/>
    <w:rsid w:val="001A6283"/>
    <w:rsid w:val="001A67B5"/>
    <w:rsid w:val="001A691E"/>
    <w:rsid w:val="001A6EED"/>
    <w:rsid w:val="001A71F0"/>
    <w:rsid w:val="001A72E4"/>
    <w:rsid w:val="001A7354"/>
    <w:rsid w:val="001A75F7"/>
    <w:rsid w:val="001A766B"/>
    <w:rsid w:val="001A7755"/>
    <w:rsid w:val="001A792F"/>
    <w:rsid w:val="001A7D61"/>
    <w:rsid w:val="001AD714"/>
    <w:rsid w:val="001B028D"/>
    <w:rsid w:val="001B0C99"/>
    <w:rsid w:val="001B184B"/>
    <w:rsid w:val="001B1A9E"/>
    <w:rsid w:val="001B3770"/>
    <w:rsid w:val="001B3981"/>
    <w:rsid w:val="001B3D49"/>
    <w:rsid w:val="001B4205"/>
    <w:rsid w:val="001B43EA"/>
    <w:rsid w:val="001B4544"/>
    <w:rsid w:val="001B4A5F"/>
    <w:rsid w:val="001B4E83"/>
    <w:rsid w:val="001B5762"/>
    <w:rsid w:val="001B582B"/>
    <w:rsid w:val="001B641B"/>
    <w:rsid w:val="001B68D7"/>
    <w:rsid w:val="001B6A79"/>
    <w:rsid w:val="001B7E02"/>
    <w:rsid w:val="001B7EBB"/>
    <w:rsid w:val="001C007A"/>
    <w:rsid w:val="001C0087"/>
    <w:rsid w:val="001C01C2"/>
    <w:rsid w:val="001C04FF"/>
    <w:rsid w:val="001C0797"/>
    <w:rsid w:val="001C09D9"/>
    <w:rsid w:val="001C111B"/>
    <w:rsid w:val="001C15E9"/>
    <w:rsid w:val="001C19B0"/>
    <w:rsid w:val="001C1E5D"/>
    <w:rsid w:val="001C24D1"/>
    <w:rsid w:val="001C2702"/>
    <w:rsid w:val="001C2C6F"/>
    <w:rsid w:val="001C3392"/>
    <w:rsid w:val="001C3A2A"/>
    <w:rsid w:val="001C40AE"/>
    <w:rsid w:val="001C5303"/>
    <w:rsid w:val="001C7337"/>
    <w:rsid w:val="001C748D"/>
    <w:rsid w:val="001C76E0"/>
    <w:rsid w:val="001C78FF"/>
    <w:rsid w:val="001C7A0D"/>
    <w:rsid w:val="001C7AB1"/>
    <w:rsid w:val="001C7DD7"/>
    <w:rsid w:val="001C7EA1"/>
    <w:rsid w:val="001C7F48"/>
    <w:rsid w:val="001D0836"/>
    <w:rsid w:val="001D12C0"/>
    <w:rsid w:val="001D14CC"/>
    <w:rsid w:val="001D1B5C"/>
    <w:rsid w:val="001D2121"/>
    <w:rsid w:val="001D24F5"/>
    <w:rsid w:val="001D269D"/>
    <w:rsid w:val="001D2753"/>
    <w:rsid w:val="001D28C7"/>
    <w:rsid w:val="001D30D8"/>
    <w:rsid w:val="001D3187"/>
    <w:rsid w:val="001D3522"/>
    <w:rsid w:val="001D388F"/>
    <w:rsid w:val="001D3F7B"/>
    <w:rsid w:val="001D4479"/>
    <w:rsid w:val="001D4915"/>
    <w:rsid w:val="001D4BDA"/>
    <w:rsid w:val="001D50D9"/>
    <w:rsid w:val="001D65BF"/>
    <w:rsid w:val="001D6B6C"/>
    <w:rsid w:val="001D6CCA"/>
    <w:rsid w:val="001D7A37"/>
    <w:rsid w:val="001D7A90"/>
    <w:rsid w:val="001D7B85"/>
    <w:rsid w:val="001E0895"/>
    <w:rsid w:val="001E08E4"/>
    <w:rsid w:val="001E0AA8"/>
    <w:rsid w:val="001E0C7B"/>
    <w:rsid w:val="001E1475"/>
    <w:rsid w:val="001E16E1"/>
    <w:rsid w:val="001E2D76"/>
    <w:rsid w:val="001E30D4"/>
    <w:rsid w:val="001E340B"/>
    <w:rsid w:val="001E3A5E"/>
    <w:rsid w:val="001E430A"/>
    <w:rsid w:val="001E46A8"/>
    <w:rsid w:val="001E49DC"/>
    <w:rsid w:val="001E4BE7"/>
    <w:rsid w:val="001E5196"/>
    <w:rsid w:val="001E53D9"/>
    <w:rsid w:val="001E551E"/>
    <w:rsid w:val="001E5534"/>
    <w:rsid w:val="001E563C"/>
    <w:rsid w:val="001E597A"/>
    <w:rsid w:val="001E5CF7"/>
    <w:rsid w:val="001E6822"/>
    <w:rsid w:val="001E6980"/>
    <w:rsid w:val="001E6CDB"/>
    <w:rsid w:val="001E6E3D"/>
    <w:rsid w:val="001E704B"/>
    <w:rsid w:val="001E707A"/>
    <w:rsid w:val="001E72E3"/>
    <w:rsid w:val="001E7559"/>
    <w:rsid w:val="001E76AD"/>
    <w:rsid w:val="001E7AAB"/>
    <w:rsid w:val="001F083B"/>
    <w:rsid w:val="001F09FC"/>
    <w:rsid w:val="001F2185"/>
    <w:rsid w:val="001F2C6B"/>
    <w:rsid w:val="001F2D98"/>
    <w:rsid w:val="001F3135"/>
    <w:rsid w:val="001F3303"/>
    <w:rsid w:val="001F418A"/>
    <w:rsid w:val="001F42AB"/>
    <w:rsid w:val="001F505C"/>
    <w:rsid w:val="001F5265"/>
    <w:rsid w:val="001F5DFA"/>
    <w:rsid w:val="001F5F2E"/>
    <w:rsid w:val="001F64DA"/>
    <w:rsid w:val="001F67DF"/>
    <w:rsid w:val="001F72C9"/>
    <w:rsid w:val="001F78F8"/>
    <w:rsid w:val="001F7A91"/>
    <w:rsid w:val="001F7C13"/>
    <w:rsid w:val="00200203"/>
    <w:rsid w:val="00200A96"/>
    <w:rsid w:val="00200DE8"/>
    <w:rsid w:val="00200E05"/>
    <w:rsid w:val="00200E67"/>
    <w:rsid w:val="00200FF3"/>
    <w:rsid w:val="00201242"/>
    <w:rsid w:val="0020134E"/>
    <w:rsid w:val="002019FC"/>
    <w:rsid w:val="002024F5"/>
    <w:rsid w:val="00202657"/>
    <w:rsid w:val="0020287B"/>
    <w:rsid w:val="0020291C"/>
    <w:rsid w:val="0020393C"/>
    <w:rsid w:val="00204151"/>
    <w:rsid w:val="00204D52"/>
    <w:rsid w:val="00204F3C"/>
    <w:rsid w:val="002058D4"/>
    <w:rsid w:val="00205C30"/>
    <w:rsid w:val="0020601D"/>
    <w:rsid w:val="00206461"/>
    <w:rsid w:val="00206706"/>
    <w:rsid w:val="00206C0A"/>
    <w:rsid w:val="0020709E"/>
    <w:rsid w:val="00207295"/>
    <w:rsid w:val="00207A30"/>
    <w:rsid w:val="00210553"/>
    <w:rsid w:val="0021090B"/>
    <w:rsid w:val="002109F3"/>
    <w:rsid w:val="00210A48"/>
    <w:rsid w:val="00210BA3"/>
    <w:rsid w:val="00210EDD"/>
    <w:rsid w:val="00210FF2"/>
    <w:rsid w:val="00211327"/>
    <w:rsid w:val="002114EC"/>
    <w:rsid w:val="00211C0C"/>
    <w:rsid w:val="00211EEA"/>
    <w:rsid w:val="00212042"/>
    <w:rsid w:val="002124AE"/>
    <w:rsid w:val="002126D1"/>
    <w:rsid w:val="00212A40"/>
    <w:rsid w:val="00212FF7"/>
    <w:rsid w:val="00213244"/>
    <w:rsid w:val="00213407"/>
    <w:rsid w:val="002134AA"/>
    <w:rsid w:val="00213516"/>
    <w:rsid w:val="0021356C"/>
    <w:rsid w:val="00213DE5"/>
    <w:rsid w:val="00213F7E"/>
    <w:rsid w:val="0021454B"/>
    <w:rsid w:val="00214A9C"/>
    <w:rsid w:val="00214D36"/>
    <w:rsid w:val="00214E35"/>
    <w:rsid w:val="002152F0"/>
    <w:rsid w:val="00215512"/>
    <w:rsid w:val="00215624"/>
    <w:rsid w:val="00215B66"/>
    <w:rsid w:val="00215CD0"/>
    <w:rsid w:val="00216559"/>
    <w:rsid w:val="0021686B"/>
    <w:rsid w:val="002170FA"/>
    <w:rsid w:val="0021732F"/>
    <w:rsid w:val="00217463"/>
    <w:rsid w:val="00217805"/>
    <w:rsid w:val="00217F58"/>
    <w:rsid w:val="00220356"/>
    <w:rsid w:val="00220681"/>
    <w:rsid w:val="00220785"/>
    <w:rsid w:val="0022083D"/>
    <w:rsid w:val="00220D37"/>
    <w:rsid w:val="0022116A"/>
    <w:rsid w:val="002214AB"/>
    <w:rsid w:val="00221B2E"/>
    <w:rsid w:val="00221BD3"/>
    <w:rsid w:val="0022255D"/>
    <w:rsid w:val="00222718"/>
    <w:rsid w:val="002229A4"/>
    <w:rsid w:val="00222C68"/>
    <w:rsid w:val="00222EC5"/>
    <w:rsid w:val="00222F15"/>
    <w:rsid w:val="002231B9"/>
    <w:rsid w:val="00223270"/>
    <w:rsid w:val="00223558"/>
    <w:rsid w:val="002236B6"/>
    <w:rsid w:val="0022373A"/>
    <w:rsid w:val="002244E7"/>
    <w:rsid w:val="002245C4"/>
    <w:rsid w:val="00224BF3"/>
    <w:rsid w:val="00225C4F"/>
    <w:rsid w:val="00225DB5"/>
    <w:rsid w:val="0022612B"/>
    <w:rsid w:val="002261FE"/>
    <w:rsid w:val="00226D42"/>
    <w:rsid w:val="00226E72"/>
    <w:rsid w:val="002272A5"/>
    <w:rsid w:val="0022732D"/>
    <w:rsid w:val="002276E2"/>
    <w:rsid w:val="00227786"/>
    <w:rsid w:val="00227FE7"/>
    <w:rsid w:val="00230542"/>
    <w:rsid w:val="002306EB"/>
    <w:rsid w:val="002307AA"/>
    <w:rsid w:val="0023086A"/>
    <w:rsid w:val="00230B12"/>
    <w:rsid w:val="00230F9A"/>
    <w:rsid w:val="0023176E"/>
    <w:rsid w:val="00231A3C"/>
    <w:rsid w:val="002321C1"/>
    <w:rsid w:val="0023260B"/>
    <w:rsid w:val="00232B2E"/>
    <w:rsid w:val="002330D3"/>
    <w:rsid w:val="00233587"/>
    <w:rsid w:val="002338F3"/>
    <w:rsid w:val="002338FD"/>
    <w:rsid w:val="00233CCE"/>
    <w:rsid w:val="00233DC0"/>
    <w:rsid w:val="00233F4C"/>
    <w:rsid w:val="0023555C"/>
    <w:rsid w:val="002356AD"/>
    <w:rsid w:val="00235747"/>
    <w:rsid w:val="00235BAE"/>
    <w:rsid w:val="00235EC9"/>
    <w:rsid w:val="002366D7"/>
    <w:rsid w:val="00236758"/>
    <w:rsid w:val="00236896"/>
    <w:rsid w:val="00237621"/>
    <w:rsid w:val="002376C7"/>
    <w:rsid w:val="002418E1"/>
    <w:rsid w:val="00241B68"/>
    <w:rsid w:val="00241DC6"/>
    <w:rsid w:val="00242220"/>
    <w:rsid w:val="0024244B"/>
    <w:rsid w:val="002425C7"/>
    <w:rsid w:val="00242BC5"/>
    <w:rsid w:val="00243475"/>
    <w:rsid w:val="00243CEE"/>
    <w:rsid w:val="00243E91"/>
    <w:rsid w:val="00243FD3"/>
    <w:rsid w:val="0024523A"/>
    <w:rsid w:val="00245F4B"/>
    <w:rsid w:val="0024633B"/>
    <w:rsid w:val="0024657E"/>
    <w:rsid w:val="00246A41"/>
    <w:rsid w:val="00246C9D"/>
    <w:rsid w:val="002470DA"/>
    <w:rsid w:val="0024757C"/>
    <w:rsid w:val="00247C3D"/>
    <w:rsid w:val="00247C3F"/>
    <w:rsid w:val="00250226"/>
    <w:rsid w:val="0025089C"/>
    <w:rsid w:val="00250A81"/>
    <w:rsid w:val="00250AAD"/>
    <w:rsid w:val="00250DA0"/>
    <w:rsid w:val="00250F1A"/>
    <w:rsid w:val="0025119B"/>
    <w:rsid w:val="00251208"/>
    <w:rsid w:val="0025158F"/>
    <w:rsid w:val="00251804"/>
    <w:rsid w:val="00251D73"/>
    <w:rsid w:val="00251EDB"/>
    <w:rsid w:val="00252179"/>
    <w:rsid w:val="00252319"/>
    <w:rsid w:val="00252948"/>
    <w:rsid w:val="00252CC2"/>
    <w:rsid w:val="002538B3"/>
    <w:rsid w:val="00253A64"/>
    <w:rsid w:val="00253F7A"/>
    <w:rsid w:val="0025498E"/>
    <w:rsid w:val="00254A21"/>
    <w:rsid w:val="00254DE4"/>
    <w:rsid w:val="00254DED"/>
    <w:rsid w:val="002554ED"/>
    <w:rsid w:val="002555E8"/>
    <w:rsid w:val="00255A7A"/>
    <w:rsid w:val="00255BF4"/>
    <w:rsid w:val="00255D0E"/>
    <w:rsid w:val="00255F7D"/>
    <w:rsid w:val="002560B3"/>
    <w:rsid w:val="002564C0"/>
    <w:rsid w:val="002573F0"/>
    <w:rsid w:val="00257BD7"/>
    <w:rsid w:val="00260663"/>
    <w:rsid w:val="00261072"/>
    <w:rsid w:val="00261294"/>
    <w:rsid w:val="0026146F"/>
    <w:rsid w:val="0026184C"/>
    <w:rsid w:val="002618D7"/>
    <w:rsid w:val="00261C15"/>
    <w:rsid w:val="002620C8"/>
    <w:rsid w:val="0026219C"/>
    <w:rsid w:val="00263C4A"/>
    <w:rsid w:val="0026457D"/>
    <w:rsid w:val="002647DB"/>
    <w:rsid w:val="00264FA0"/>
    <w:rsid w:val="002652C7"/>
    <w:rsid w:val="00265654"/>
    <w:rsid w:val="00265AB7"/>
    <w:rsid w:val="00265FC1"/>
    <w:rsid w:val="00265FD2"/>
    <w:rsid w:val="0026600E"/>
    <w:rsid w:val="002660FB"/>
    <w:rsid w:val="00266189"/>
    <w:rsid w:val="00266237"/>
    <w:rsid w:val="00266494"/>
    <w:rsid w:val="002668AC"/>
    <w:rsid w:val="00266E9F"/>
    <w:rsid w:val="0026727D"/>
    <w:rsid w:val="0026740A"/>
    <w:rsid w:val="00267521"/>
    <w:rsid w:val="002676FD"/>
    <w:rsid w:val="00267BF5"/>
    <w:rsid w:val="00267C5D"/>
    <w:rsid w:val="002700BF"/>
    <w:rsid w:val="0027026E"/>
    <w:rsid w:val="002702E7"/>
    <w:rsid w:val="00270405"/>
    <w:rsid w:val="00270573"/>
    <w:rsid w:val="00270C8A"/>
    <w:rsid w:val="00270ED1"/>
    <w:rsid w:val="0027104C"/>
    <w:rsid w:val="00271411"/>
    <w:rsid w:val="002714A8"/>
    <w:rsid w:val="002715BA"/>
    <w:rsid w:val="00271846"/>
    <w:rsid w:val="00271C11"/>
    <w:rsid w:val="00272383"/>
    <w:rsid w:val="00273091"/>
    <w:rsid w:val="00273094"/>
    <w:rsid w:val="00273206"/>
    <w:rsid w:val="002732B2"/>
    <w:rsid w:val="00273943"/>
    <w:rsid w:val="0027410C"/>
    <w:rsid w:val="00274393"/>
    <w:rsid w:val="00274BDC"/>
    <w:rsid w:val="00274E21"/>
    <w:rsid w:val="0027532A"/>
    <w:rsid w:val="0027562E"/>
    <w:rsid w:val="00275B57"/>
    <w:rsid w:val="00275F14"/>
    <w:rsid w:val="0027637D"/>
    <w:rsid w:val="002767D3"/>
    <w:rsid w:val="002768CF"/>
    <w:rsid w:val="00276EAA"/>
    <w:rsid w:val="00277B95"/>
    <w:rsid w:val="0028042A"/>
    <w:rsid w:val="0028071F"/>
    <w:rsid w:val="00280983"/>
    <w:rsid w:val="00280C5A"/>
    <w:rsid w:val="002810B6"/>
    <w:rsid w:val="00283043"/>
    <w:rsid w:val="00283247"/>
    <w:rsid w:val="0028332D"/>
    <w:rsid w:val="00283A97"/>
    <w:rsid w:val="00283AF0"/>
    <w:rsid w:val="00283CD2"/>
    <w:rsid w:val="00284674"/>
    <w:rsid w:val="002848FA"/>
    <w:rsid w:val="00284A36"/>
    <w:rsid w:val="00284E60"/>
    <w:rsid w:val="00284EC2"/>
    <w:rsid w:val="00284F41"/>
    <w:rsid w:val="00285046"/>
    <w:rsid w:val="002850A2"/>
    <w:rsid w:val="00285189"/>
    <w:rsid w:val="0028565A"/>
    <w:rsid w:val="00285891"/>
    <w:rsid w:val="00285B8B"/>
    <w:rsid w:val="00285F7B"/>
    <w:rsid w:val="0028637F"/>
    <w:rsid w:val="002868E7"/>
    <w:rsid w:val="002877A3"/>
    <w:rsid w:val="002879A0"/>
    <w:rsid w:val="00287ADE"/>
    <w:rsid w:val="00287B4A"/>
    <w:rsid w:val="00287B5C"/>
    <w:rsid w:val="00287CD2"/>
    <w:rsid w:val="00287EF2"/>
    <w:rsid w:val="00290047"/>
    <w:rsid w:val="00290534"/>
    <w:rsid w:val="00290688"/>
    <w:rsid w:val="002913EE"/>
    <w:rsid w:val="0029161F"/>
    <w:rsid w:val="00291FC6"/>
    <w:rsid w:val="00292469"/>
    <w:rsid w:val="00292E07"/>
    <w:rsid w:val="0029346E"/>
    <w:rsid w:val="002935D1"/>
    <w:rsid w:val="00293634"/>
    <w:rsid w:val="00293789"/>
    <w:rsid w:val="0029392F"/>
    <w:rsid w:val="00293D61"/>
    <w:rsid w:val="00294167"/>
    <w:rsid w:val="00294809"/>
    <w:rsid w:val="00294E0A"/>
    <w:rsid w:val="002951D8"/>
    <w:rsid w:val="002952A1"/>
    <w:rsid w:val="002957C2"/>
    <w:rsid w:val="00295AA7"/>
    <w:rsid w:val="00295ABB"/>
    <w:rsid w:val="00295C37"/>
    <w:rsid w:val="0029606E"/>
    <w:rsid w:val="00296FC4"/>
    <w:rsid w:val="00297329"/>
    <w:rsid w:val="00297433"/>
    <w:rsid w:val="002975D3"/>
    <w:rsid w:val="0029775B"/>
    <w:rsid w:val="00297773"/>
    <w:rsid w:val="00297AF3"/>
    <w:rsid w:val="002A05DE"/>
    <w:rsid w:val="002A0B9D"/>
    <w:rsid w:val="002A0DDD"/>
    <w:rsid w:val="002A1276"/>
    <w:rsid w:val="002A16B0"/>
    <w:rsid w:val="002A18F0"/>
    <w:rsid w:val="002A2300"/>
    <w:rsid w:val="002A2998"/>
    <w:rsid w:val="002A2F29"/>
    <w:rsid w:val="002A3009"/>
    <w:rsid w:val="002A30D4"/>
    <w:rsid w:val="002A3583"/>
    <w:rsid w:val="002A3D5E"/>
    <w:rsid w:val="002A4798"/>
    <w:rsid w:val="002A4847"/>
    <w:rsid w:val="002A4DDC"/>
    <w:rsid w:val="002A5A57"/>
    <w:rsid w:val="002A5B00"/>
    <w:rsid w:val="002A5BC0"/>
    <w:rsid w:val="002A62F0"/>
    <w:rsid w:val="002A64C3"/>
    <w:rsid w:val="002A6A37"/>
    <w:rsid w:val="002A6C32"/>
    <w:rsid w:val="002A7667"/>
    <w:rsid w:val="002A769A"/>
    <w:rsid w:val="002A7873"/>
    <w:rsid w:val="002A7B30"/>
    <w:rsid w:val="002B0820"/>
    <w:rsid w:val="002B093C"/>
    <w:rsid w:val="002B154C"/>
    <w:rsid w:val="002B15A2"/>
    <w:rsid w:val="002B1851"/>
    <w:rsid w:val="002B1876"/>
    <w:rsid w:val="002B22DA"/>
    <w:rsid w:val="002B2C1D"/>
    <w:rsid w:val="002B4EC4"/>
    <w:rsid w:val="002B533F"/>
    <w:rsid w:val="002B56D0"/>
    <w:rsid w:val="002B5F03"/>
    <w:rsid w:val="002B6381"/>
    <w:rsid w:val="002B68AE"/>
    <w:rsid w:val="002B6CBB"/>
    <w:rsid w:val="002B6E38"/>
    <w:rsid w:val="002B72CA"/>
    <w:rsid w:val="002B7B42"/>
    <w:rsid w:val="002B7C8C"/>
    <w:rsid w:val="002C0400"/>
    <w:rsid w:val="002C0E85"/>
    <w:rsid w:val="002C1073"/>
    <w:rsid w:val="002C13CE"/>
    <w:rsid w:val="002C153D"/>
    <w:rsid w:val="002C198C"/>
    <w:rsid w:val="002C1FD2"/>
    <w:rsid w:val="002C274E"/>
    <w:rsid w:val="002C2E0D"/>
    <w:rsid w:val="002C2F5F"/>
    <w:rsid w:val="002C33D5"/>
    <w:rsid w:val="002C3BC7"/>
    <w:rsid w:val="002C403E"/>
    <w:rsid w:val="002C40B6"/>
    <w:rsid w:val="002C4109"/>
    <w:rsid w:val="002C4164"/>
    <w:rsid w:val="002C4510"/>
    <w:rsid w:val="002C457F"/>
    <w:rsid w:val="002C551A"/>
    <w:rsid w:val="002C5B49"/>
    <w:rsid w:val="002C63CE"/>
    <w:rsid w:val="002C64E6"/>
    <w:rsid w:val="002C6670"/>
    <w:rsid w:val="002C7424"/>
    <w:rsid w:val="002C7434"/>
    <w:rsid w:val="002C7A79"/>
    <w:rsid w:val="002C7D2F"/>
    <w:rsid w:val="002C7D9E"/>
    <w:rsid w:val="002C7E53"/>
    <w:rsid w:val="002C7EF4"/>
    <w:rsid w:val="002D0156"/>
    <w:rsid w:val="002D04F6"/>
    <w:rsid w:val="002D06D9"/>
    <w:rsid w:val="002D0B6C"/>
    <w:rsid w:val="002D0F7A"/>
    <w:rsid w:val="002D1652"/>
    <w:rsid w:val="002D1BBE"/>
    <w:rsid w:val="002D2A0B"/>
    <w:rsid w:val="002D34DF"/>
    <w:rsid w:val="002D3CDA"/>
    <w:rsid w:val="002D3DB1"/>
    <w:rsid w:val="002D46DB"/>
    <w:rsid w:val="002D475E"/>
    <w:rsid w:val="002D49C6"/>
    <w:rsid w:val="002D5351"/>
    <w:rsid w:val="002D56C7"/>
    <w:rsid w:val="002D5A0C"/>
    <w:rsid w:val="002D6460"/>
    <w:rsid w:val="002D66DF"/>
    <w:rsid w:val="002D68D3"/>
    <w:rsid w:val="002D7025"/>
    <w:rsid w:val="002D7341"/>
    <w:rsid w:val="002D7611"/>
    <w:rsid w:val="002D7761"/>
    <w:rsid w:val="002D7CBD"/>
    <w:rsid w:val="002D7D5D"/>
    <w:rsid w:val="002DA7D0"/>
    <w:rsid w:val="002E035D"/>
    <w:rsid w:val="002E06D7"/>
    <w:rsid w:val="002E0D4B"/>
    <w:rsid w:val="002E1014"/>
    <w:rsid w:val="002E11B5"/>
    <w:rsid w:val="002E1405"/>
    <w:rsid w:val="002E14CB"/>
    <w:rsid w:val="002E16B7"/>
    <w:rsid w:val="002E173D"/>
    <w:rsid w:val="002E1A42"/>
    <w:rsid w:val="002E1DA7"/>
    <w:rsid w:val="002E212C"/>
    <w:rsid w:val="002E2E1E"/>
    <w:rsid w:val="002E3043"/>
    <w:rsid w:val="002E350B"/>
    <w:rsid w:val="002E438A"/>
    <w:rsid w:val="002E44AD"/>
    <w:rsid w:val="002E44F5"/>
    <w:rsid w:val="002E5667"/>
    <w:rsid w:val="002E56BC"/>
    <w:rsid w:val="002E5A80"/>
    <w:rsid w:val="002E603E"/>
    <w:rsid w:val="002E6118"/>
    <w:rsid w:val="002E668A"/>
    <w:rsid w:val="002E6BD7"/>
    <w:rsid w:val="002E7491"/>
    <w:rsid w:val="002E75C4"/>
    <w:rsid w:val="002E78F3"/>
    <w:rsid w:val="002E7A74"/>
    <w:rsid w:val="002E7BE3"/>
    <w:rsid w:val="002F0A85"/>
    <w:rsid w:val="002F1025"/>
    <w:rsid w:val="002F110E"/>
    <w:rsid w:val="002F1B75"/>
    <w:rsid w:val="002F1FD2"/>
    <w:rsid w:val="002F226E"/>
    <w:rsid w:val="002F259E"/>
    <w:rsid w:val="002F2ADF"/>
    <w:rsid w:val="002F2B80"/>
    <w:rsid w:val="002F2C4E"/>
    <w:rsid w:val="002F2D3C"/>
    <w:rsid w:val="002F34A3"/>
    <w:rsid w:val="002F3947"/>
    <w:rsid w:val="002F3A95"/>
    <w:rsid w:val="002F419F"/>
    <w:rsid w:val="002F42D8"/>
    <w:rsid w:val="002F4A1B"/>
    <w:rsid w:val="002F4F40"/>
    <w:rsid w:val="002F4FD0"/>
    <w:rsid w:val="002F5C77"/>
    <w:rsid w:val="002F7048"/>
    <w:rsid w:val="002F7605"/>
    <w:rsid w:val="002F78E9"/>
    <w:rsid w:val="0030007F"/>
    <w:rsid w:val="003001E6"/>
    <w:rsid w:val="003003A7"/>
    <w:rsid w:val="00300439"/>
    <w:rsid w:val="003005C0"/>
    <w:rsid w:val="00300B8C"/>
    <w:rsid w:val="00300D58"/>
    <w:rsid w:val="00300DAF"/>
    <w:rsid w:val="00301537"/>
    <w:rsid w:val="00301639"/>
    <w:rsid w:val="00301A2B"/>
    <w:rsid w:val="00301D76"/>
    <w:rsid w:val="00302819"/>
    <w:rsid w:val="00302A84"/>
    <w:rsid w:val="0030391B"/>
    <w:rsid w:val="00303933"/>
    <w:rsid w:val="003039AD"/>
    <w:rsid w:val="00303D77"/>
    <w:rsid w:val="00303FE9"/>
    <w:rsid w:val="00304453"/>
    <w:rsid w:val="00304487"/>
    <w:rsid w:val="00304781"/>
    <w:rsid w:val="00304884"/>
    <w:rsid w:val="00304F44"/>
    <w:rsid w:val="00305279"/>
    <w:rsid w:val="003055AF"/>
    <w:rsid w:val="003055BD"/>
    <w:rsid w:val="00305E4F"/>
    <w:rsid w:val="00305EBA"/>
    <w:rsid w:val="003060CF"/>
    <w:rsid w:val="003061D0"/>
    <w:rsid w:val="0030627E"/>
    <w:rsid w:val="0030652F"/>
    <w:rsid w:val="003067F8"/>
    <w:rsid w:val="00307464"/>
    <w:rsid w:val="00307A4D"/>
    <w:rsid w:val="00307CE7"/>
    <w:rsid w:val="00307F36"/>
    <w:rsid w:val="00310966"/>
    <w:rsid w:val="00311581"/>
    <w:rsid w:val="00311AAD"/>
    <w:rsid w:val="00312318"/>
    <w:rsid w:val="00312B51"/>
    <w:rsid w:val="00313037"/>
    <w:rsid w:val="00313147"/>
    <w:rsid w:val="00313C3C"/>
    <w:rsid w:val="00313FB9"/>
    <w:rsid w:val="0031423E"/>
    <w:rsid w:val="00314DCB"/>
    <w:rsid w:val="003151E7"/>
    <w:rsid w:val="00316495"/>
    <w:rsid w:val="00316B3D"/>
    <w:rsid w:val="00316F17"/>
    <w:rsid w:val="0031702C"/>
    <w:rsid w:val="003172E6"/>
    <w:rsid w:val="00317769"/>
    <w:rsid w:val="00320D71"/>
    <w:rsid w:val="00320F0D"/>
    <w:rsid w:val="003210E0"/>
    <w:rsid w:val="00321126"/>
    <w:rsid w:val="00321283"/>
    <w:rsid w:val="00321597"/>
    <w:rsid w:val="003216E3"/>
    <w:rsid w:val="00321CAA"/>
    <w:rsid w:val="00321D7C"/>
    <w:rsid w:val="00321D9E"/>
    <w:rsid w:val="00321EB1"/>
    <w:rsid w:val="003221E4"/>
    <w:rsid w:val="003225D3"/>
    <w:rsid w:val="00322AC1"/>
    <w:rsid w:val="00323114"/>
    <w:rsid w:val="003231FB"/>
    <w:rsid w:val="0032328D"/>
    <w:rsid w:val="0032329F"/>
    <w:rsid w:val="00323424"/>
    <w:rsid w:val="003239FE"/>
    <w:rsid w:val="00323C7D"/>
    <w:rsid w:val="00323D3F"/>
    <w:rsid w:val="00323DDD"/>
    <w:rsid w:val="003240D2"/>
    <w:rsid w:val="0032437F"/>
    <w:rsid w:val="003250BF"/>
    <w:rsid w:val="0032539F"/>
    <w:rsid w:val="0032556E"/>
    <w:rsid w:val="0032567C"/>
    <w:rsid w:val="00325E40"/>
    <w:rsid w:val="003265E0"/>
    <w:rsid w:val="00326731"/>
    <w:rsid w:val="003268B9"/>
    <w:rsid w:val="003272B2"/>
    <w:rsid w:val="00327382"/>
    <w:rsid w:val="00327978"/>
    <w:rsid w:val="00327B13"/>
    <w:rsid w:val="00327D62"/>
    <w:rsid w:val="00330466"/>
    <w:rsid w:val="00330613"/>
    <w:rsid w:val="0033092B"/>
    <w:rsid w:val="00331E44"/>
    <w:rsid w:val="003321A5"/>
    <w:rsid w:val="0033231D"/>
    <w:rsid w:val="00332355"/>
    <w:rsid w:val="00332442"/>
    <w:rsid w:val="0033246B"/>
    <w:rsid w:val="0033279C"/>
    <w:rsid w:val="003328D8"/>
    <w:rsid w:val="00332A13"/>
    <w:rsid w:val="00332BEE"/>
    <w:rsid w:val="00332CC6"/>
    <w:rsid w:val="00332FD7"/>
    <w:rsid w:val="003332AD"/>
    <w:rsid w:val="003334A6"/>
    <w:rsid w:val="00333863"/>
    <w:rsid w:val="003339FB"/>
    <w:rsid w:val="00333A37"/>
    <w:rsid w:val="00333B8B"/>
    <w:rsid w:val="00333F1C"/>
    <w:rsid w:val="0033417F"/>
    <w:rsid w:val="003341DC"/>
    <w:rsid w:val="0033435D"/>
    <w:rsid w:val="003343B2"/>
    <w:rsid w:val="0033453E"/>
    <w:rsid w:val="003348C1"/>
    <w:rsid w:val="003350C3"/>
    <w:rsid w:val="00335390"/>
    <w:rsid w:val="0033585F"/>
    <w:rsid w:val="00336370"/>
    <w:rsid w:val="00336C70"/>
    <w:rsid w:val="00336C78"/>
    <w:rsid w:val="003376D3"/>
    <w:rsid w:val="00337B1C"/>
    <w:rsid w:val="0034010F"/>
    <w:rsid w:val="00340396"/>
    <w:rsid w:val="00340C1E"/>
    <w:rsid w:val="003411AD"/>
    <w:rsid w:val="003416FA"/>
    <w:rsid w:val="00342096"/>
    <w:rsid w:val="00342FA1"/>
    <w:rsid w:val="003445A0"/>
    <w:rsid w:val="00344A68"/>
    <w:rsid w:val="00344D69"/>
    <w:rsid w:val="0034514D"/>
    <w:rsid w:val="003451B7"/>
    <w:rsid w:val="003451B9"/>
    <w:rsid w:val="00346123"/>
    <w:rsid w:val="003461B2"/>
    <w:rsid w:val="00346831"/>
    <w:rsid w:val="003469F2"/>
    <w:rsid w:val="00346C2F"/>
    <w:rsid w:val="0034746D"/>
    <w:rsid w:val="003474FB"/>
    <w:rsid w:val="0034759E"/>
    <w:rsid w:val="003475C9"/>
    <w:rsid w:val="0034763E"/>
    <w:rsid w:val="00347679"/>
    <w:rsid w:val="00350931"/>
    <w:rsid w:val="00350A32"/>
    <w:rsid w:val="00350AE7"/>
    <w:rsid w:val="00350DF0"/>
    <w:rsid w:val="003517ED"/>
    <w:rsid w:val="00352CE5"/>
    <w:rsid w:val="003534F4"/>
    <w:rsid w:val="003538F6"/>
    <w:rsid w:val="00353AD7"/>
    <w:rsid w:val="00353D78"/>
    <w:rsid w:val="00354AE0"/>
    <w:rsid w:val="00354DC5"/>
    <w:rsid w:val="00354DE5"/>
    <w:rsid w:val="0035516B"/>
    <w:rsid w:val="003551AB"/>
    <w:rsid w:val="003560A5"/>
    <w:rsid w:val="0035611D"/>
    <w:rsid w:val="0035648D"/>
    <w:rsid w:val="003564C3"/>
    <w:rsid w:val="0035676A"/>
    <w:rsid w:val="003567CC"/>
    <w:rsid w:val="00356B86"/>
    <w:rsid w:val="00356F10"/>
    <w:rsid w:val="0035723A"/>
    <w:rsid w:val="0035726D"/>
    <w:rsid w:val="003575BA"/>
    <w:rsid w:val="003576B5"/>
    <w:rsid w:val="00357715"/>
    <w:rsid w:val="00360D35"/>
    <w:rsid w:val="0036172D"/>
    <w:rsid w:val="0036186B"/>
    <w:rsid w:val="00361EEC"/>
    <w:rsid w:val="0036208A"/>
    <w:rsid w:val="003623A5"/>
    <w:rsid w:val="00362574"/>
    <w:rsid w:val="003625A0"/>
    <w:rsid w:val="00362945"/>
    <w:rsid w:val="00362953"/>
    <w:rsid w:val="00362DCB"/>
    <w:rsid w:val="00362EFC"/>
    <w:rsid w:val="003636FC"/>
    <w:rsid w:val="0036375D"/>
    <w:rsid w:val="00363B32"/>
    <w:rsid w:val="00363B38"/>
    <w:rsid w:val="00363B60"/>
    <w:rsid w:val="0036402F"/>
    <w:rsid w:val="0036433F"/>
    <w:rsid w:val="00364971"/>
    <w:rsid w:val="00365354"/>
    <w:rsid w:val="00365BA4"/>
    <w:rsid w:val="0036612E"/>
    <w:rsid w:val="00366370"/>
    <w:rsid w:val="00366ABC"/>
    <w:rsid w:val="00367097"/>
    <w:rsid w:val="0036753B"/>
    <w:rsid w:val="003705AF"/>
    <w:rsid w:val="003707FA"/>
    <w:rsid w:val="00370A95"/>
    <w:rsid w:val="00370C4C"/>
    <w:rsid w:val="00370F8B"/>
    <w:rsid w:val="00370FC7"/>
    <w:rsid w:val="0037110E"/>
    <w:rsid w:val="003717EE"/>
    <w:rsid w:val="00371F4C"/>
    <w:rsid w:val="003720E9"/>
    <w:rsid w:val="00372B51"/>
    <w:rsid w:val="00373177"/>
    <w:rsid w:val="00373842"/>
    <w:rsid w:val="0037388D"/>
    <w:rsid w:val="003738D1"/>
    <w:rsid w:val="003743B3"/>
    <w:rsid w:val="00374863"/>
    <w:rsid w:val="003748F9"/>
    <w:rsid w:val="00374996"/>
    <w:rsid w:val="00374D09"/>
    <w:rsid w:val="00374EEF"/>
    <w:rsid w:val="0037577C"/>
    <w:rsid w:val="0037587C"/>
    <w:rsid w:val="00375920"/>
    <w:rsid w:val="00375A0A"/>
    <w:rsid w:val="00375F26"/>
    <w:rsid w:val="0037626E"/>
    <w:rsid w:val="00376EF5"/>
    <w:rsid w:val="00377250"/>
    <w:rsid w:val="0037758F"/>
    <w:rsid w:val="00377A75"/>
    <w:rsid w:val="00380392"/>
    <w:rsid w:val="00380EF6"/>
    <w:rsid w:val="0038120A"/>
    <w:rsid w:val="003813E9"/>
    <w:rsid w:val="003815FB"/>
    <w:rsid w:val="00381688"/>
    <w:rsid w:val="003818FD"/>
    <w:rsid w:val="00381AE8"/>
    <w:rsid w:val="00381B8D"/>
    <w:rsid w:val="0038240F"/>
    <w:rsid w:val="003828B0"/>
    <w:rsid w:val="003828CD"/>
    <w:rsid w:val="00382B1E"/>
    <w:rsid w:val="00382BD5"/>
    <w:rsid w:val="00383645"/>
    <w:rsid w:val="00383DF7"/>
    <w:rsid w:val="00383ED8"/>
    <w:rsid w:val="003841B4"/>
    <w:rsid w:val="0038426E"/>
    <w:rsid w:val="00384299"/>
    <w:rsid w:val="0038481C"/>
    <w:rsid w:val="00384894"/>
    <w:rsid w:val="003849CA"/>
    <w:rsid w:val="00384A4E"/>
    <w:rsid w:val="00384E27"/>
    <w:rsid w:val="003851ED"/>
    <w:rsid w:val="00385712"/>
    <w:rsid w:val="003858FE"/>
    <w:rsid w:val="00385A89"/>
    <w:rsid w:val="00386383"/>
    <w:rsid w:val="003864F5"/>
    <w:rsid w:val="00386636"/>
    <w:rsid w:val="0038682A"/>
    <w:rsid w:val="00386938"/>
    <w:rsid w:val="00386945"/>
    <w:rsid w:val="00387291"/>
    <w:rsid w:val="003872AB"/>
    <w:rsid w:val="003872F2"/>
    <w:rsid w:val="00390597"/>
    <w:rsid w:val="0039059C"/>
    <w:rsid w:val="00390650"/>
    <w:rsid w:val="0039090B"/>
    <w:rsid w:val="00390AB5"/>
    <w:rsid w:val="00390BAF"/>
    <w:rsid w:val="00390DA0"/>
    <w:rsid w:val="00391107"/>
    <w:rsid w:val="0039120B"/>
    <w:rsid w:val="00391AD0"/>
    <w:rsid w:val="00391EBF"/>
    <w:rsid w:val="0039221E"/>
    <w:rsid w:val="00392791"/>
    <w:rsid w:val="003927C9"/>
    <w:rsid w:val="003928EA"/>
    <w:rsid w:val="00393104"/>
    <w:rsid w:val="003933CC"/>
    <w:rsid w:val="00393500"/>
    <w:rsid w:val="00393CA9"/>
    <w:rsid w:val="00394DF7"/>
    <w:rsid w:val="00394F3C"/>
    <w:rsid w:val="00395260"/>
    <w:rsid w:val="00395837"/>
    <w:rsid w:val="00395956"/>
    <w:rsid w:val="003960E7"/>
    <w:rsid w:val="003963BB"/>
    <w:rsid w:val="00396BA0"/>
    <w:rsid w:val="00396CB3"/>
    <w:rsid w:val="003971FB"/>
    <w:rsid w:val="00397CAB"/>
    <w:rsid w:val="00397FC8"/>
    <w:rsid w:val="003A0622"/>
    <w:rsid w:val="003A072A"/>
    <w:rsid w:val="003A0B24"/>
    <w:rsid w:val="003A0CBA"/>
    <w:rsid w:val="003A0D62"/>
    <w:rsid w:val="003A0E65"/>
    <w:rsid w:val="003A11C0"/>
    <w:rsid w:val="003A14D2"/>
    <w:rsid w:val="003A190C"/>
    <w:rsid w:val="003A1F73"/>
    <w:rsid w:val="003A25BF"/>
    <w:rsid w:val="003A30F5"/>
    <w:rsid w:val="003A316F"/>
    <w:rsid w:val="003A326C"/>
    <w:rsid w:val="003A32E2"/>
    <w:rsid w:val="003A33B6"/>
    <w:rsid w:val="003A3CB6"/>
    <w:rsid w:val="003A3E2B"/>
    <w:rsid w:val="003A3FDB"/>
    <w:rsid w:val="003A43F2"/>
    <w:rsid w:val="003A4453"/>
    <w:rsid w:val="003A4687"/>
    <w:rsid w:val="003A487F"/>
    <w:rsid w:val="003A4CBC"/>
    <w:rsid w:val="003A4D18"/>
    <w:rsid w:val="003A4E05"/>
    <w:rsid w:val="003A514B"/>
    <w:rsid w:val="003A540E"/>
    <w:rsid w:val="003A553C"/>
    <w:rsid w:val="003A6AC0"/>
    <w:rsid w:val="003A7A93"/>
    <w:rsid w:val="003A7FBB"/>
    <w:rsid w:val="003B007F"/>
    <w:rsid w:val="003B03B2"/>
    <w:rsid w:val="003B06A5"/>
    <w:rsid w:val="003B0E04"/>
    <w:rsid w:val="003B1AD9"/>
    <w:rsid w:val="003B1F4C"/>
    <w:rsid w:val="003B2342"/>
    <w:rsid w:val="003B2543"/>
    <w:rsid w:val="003B2827"/>
    <w:rsid w:val="003B2BAA"/>
    <w:rsid w:val="003B2BBA"/>
    <w:rsid w:val="003B2BE1"/>
    <w:rsid w:val="003B2BE3"/>
    <w:rsid w:val="003B2CBB"/>
    <w:rsid w:val="003B2F80"/>
    <w:rsid w:val="003B363C"/>
    <w:rsid w:val="003B37A3"/>
    <w:rsid w:val="003B398F"/>
    <w:rsid w:val="003B3E71"/>
    <w:rsid w:val="003B3EB1"/>
    <w:rsid w:val="003B3F40"/>
    <w:rsid w:val="003B411C"/>
    <w:rsid w:val="003B4387"/>
    <w:rsid w:val="003B444E"/>
    <w:rsid w:val="003B4847"/>
    <w:rsid w:val="003B4A2A"/>
    <w:rsid w:val="003B4BE9"/>
    <w:rsid w:val="003B4D77"/>
    <w:rsid w:val="003B4DE9"/>
    <w:rsid w:val="003B50B1"/>
    <w:rsid w:val="003B5A7B"/>
    <w:rsid w:val="003B618D"/>
    <w:rsid w:val="003B6450"/>
    <w:rsid w:val="003B64D0"/>
    <w:rsid w:val="003B74FC"/>
    <w:rsid w:val="003C15F3"/>
    <w:rsid w:val="003C1D4E"/>
    <w:rsid w:val="003C1E50"/>
    <w:rsid w:val="003C1E85"/>
    <w:rsid w:val="003C1EB2"/>
    <w:rsid w:val="003C233F"/>
    <w:rsid w:val="003C2341"/>
    <w:rsid w:val="003C2481"/>
    <w:rsid w:val="003C24DA"/>
    <w:rsid w:val="003C2C18"/>
    <w:rsid w:val="003C2EB1"/>
    <w:rsid w:val="003C30B2"/>
    <w:rsid w:val="003C31E4"/>
    <w:rsid w:val="003C3856"/>
    <w:rsid w:val="003C44E6"/>
    <w:rsid w:val="003C5002"/>
    <w:rsid w:val="003C55EC"/>
    <w:rsid w:val="003C5ADD"/>
    <w:rsid w:val="003C5F93"/>
    <w:rsid w:val="003C62CC"/>
    <w:rsid w:val="003C6852"/>
    <w:rsid w:val="003C69C0"/>
    <w:rsid w:val="003C6C49"/>
    <w:rsid w:val="003C6E9F"/>
    <w:rsid w:val="003C7140"/>
    <w:rsid w:val="003C750F"/>
    <w:rsid w:val="003C7FEE"/>
    <w:rsid w:val="003D01FD"/>
    <w:rsid w:val="003D0493"/>
    <w:rsid w:val="003D0A54"/>
    <w:rsid w:val="003D0F79"/>
    <w:rsid w:val="003D0FE3"/>
    <w:rsid w:val="003D1149"/>
    <w:rsid w:val="003D1877"/>
    <w:rsid w:val="003D24D2"/>
    <w:rsid w:val="003D2950"/>
    <w:rsid w:val="003D2E78"/>
    <w:rsid w:val="003D3731"/>
    <w:rsid w:val="003D37B2"/>
    <w:rsid w:val="003D3A85"/>
    <w:rsid w:val="003D3D34"/>
    <w:rsid w:val="003D419B"/>
    <w:rsid w:val="003D455C"/>
    <w:rsid w:val="003D4863"/>
    <w:rsid w:val="003D5AFA"/>
    <w:rsid w:val="003D6AF7"/>
    <w:rsid w:val="003D6DE5"/>
    <w:rsid w:val="003D7352"/>
    <w:rsid w:val="003D7497"/>
    <w:rsid w:val="003D78C5"/>
    <w:rsid w:val="003D7E10"/>
    <w:rsid w:val="003E0194"/>
    <w:rsid w:val="003E0692"/>
    <w:rsid w:val="003E103E"/>
    <w:rsid w:val="003E1F22"/>
    <w:rsid w:val="003E2204"/>
    <w:rsid w:val="003E230D"/>
    <w:rsid w:val="003E2B7D"/>
    <w:rsid w:val="003E2E64"/>
    <w:rsid w:val="003E3552"/>
    <w:rsid w:val="003E35AC"/>
    <w:rsid w:val="003E3E11"/>
    <w:rsid w:val="003E4037"/>
    <w:rsid w:val="003E4FBA"/>
    <w:rsid w:val="003E5289"/>
    <w:rsid w:val="003E5A2D"/>
    <w:rsid w:val="003E5B8B"/>
    <w:rsid w:val="003E6721"/>
    <w:rsid w:val="003E6DE8"/>
    <w:rsid w:val="003E6EAB"/>
    <w:rsid w:val="003E6FB9"/>
    <w:rsid w:val="003E721F"/>
    <w:rsid w:val="003E7318"/>
    <w:rsid w:val="003E7724"/>
    <w:rsid w:val="003F0BE0"/>
    <w:rsid w:val="003F0D6D"/>
    <w:rsid w:val="003F0FDE"/>
    <w:rsid w:val="003F1117"/>
    <w:rsid w:val="003F16EA"/>
    <w:rsid w:val="003F1713"/>
    <w:rsid w:val="003F1EC4"/>
    <w:rsid w:val="003F1ED4"/>
    <w:rsid w:val="003F23C7"/>
    <w:rsid w:val="003F2573"/>
    <w:rsid w:val="003F28CD"/>
    <w:rsid w:val="003F2BFB"/>
    <w:rsid w:val="003F400A"/>
    <w:rsid w:val="003F41E2"/>
    <w:rsid w:val="003F4627"/>
    <w:rsid w:val="003F4BBA"/>
    <w:rsid w:val="003F50FF"/>
    <w:rsid w:val="003F5BDB"/>
    <w:rsid w:val="003F5C64"/>
    <w:rsid w:val="003F5CBE"/>
    <w:rsid w:val="003F5CF6"/>
    <w:rsid w:val="003F6391"/>
    <w:rsid w:val="003F63E2"/>
    <w:rsid w:val="003F6540"/>
    <w:rsid w:val="003F667A"/>
    <w:rsid w:val="003F67E3"/>
    <w:rsid w:val="003F6CE1"/>
    <w:rsid w:val="003F7441"/>
    <w:rsid w:val="003F7461"/>
    <w:rsid w:val="003F755B"/>
    <w:rsid w:val="003F77E3"/>
    <w:rsid w:val="003F7DC0"/>
    <w:rsid w:val="00400B89"/>
    <w:rsid w:val="00401484"/>
    <w:rsid w:val="00401C36"/>
    <w:rsid w:val="0040233F"/>
    <w:rsid w:val="00402A60"/>
    <w:rsid w:val="00402F54"/>
    <w:rsid w:val="0040302A"/>
    <w:rsid w:val="0040326F"/>
    <w:rsid w:val="0040362F"/>
    <w:rsid w:val="004045E3"/>
    <w:rsid w:val="0040481C"/>
    <w:rsid w:val="00404B18"/>
    <w:rsid w:val="00404B87"/>
    <w:rsid w:val="00405081"/>
    <w:rsid w:val="00405200"/>
    <w:rsid w:val="00405545"/>
    <w:rsid w:val="004056C7"/>
    <w:rsid w:val="00405800"/>
    <w:rsid w:val="00405984"/>
    <w:rsid w:val="00405C4D"/>
    <w:rsid w:val="00406307"/>
    <w:rsid w:val="00406498"/>
    <w:rsid w:val="00406598"/>
    <w:rsid w:val="0040715B"/>
    <w:rsid w:val="00407210"/>
    <w:rsid w:val="00407C87"/>
    <w:rsid w:val="00411214"/>
    <w:rsid w:val="0041160E"/>
    <w:rsid w:val="004116C0"/>
    <w:rsid w:val="004127C3"/>
    <w:rsid w:val="00412C63"/>
    <w:rsid w:val="00412F5E"/>
    <w:rsid w:val="004130FB"/>
    <w:rsid w:val="00413525"/>
    <w:rsid w:val="00413BBF"/>
    <w:rsid w:val="0041403A"/>
    <w:rsid w:val="004140C5"/>
    <w:rsid w:val="0041491B"/>
    <w:rsid w:val="00414C2E"/>
    <w:rsid w:val="00415DF7"/>
    <w:rsid w:val="004160CE"/>
    <w:rsid w:val="004168D8"/>
    <w:rsid w:val="0041691C"/>
    <w:rsid w:val="00416ACA"/>
    <w:rsid w:val="00416FC8"/>
    <w:rsid w:val="004179FA"/>
    <w:rsid w:val="00417B16"/>
    <w:rsid w:val="004202AC"/>
    <w:rsid w:val="00420B3C"/>
    <w:rsid w:val="00420E40"/>
    <w:rsid w:val="00421100"/>
    <w:rsid w:val="00421852"/>
    <w:rsid w:val="00421951"/>
    <w:rsid w:val="00421B70"/>
    <w:rsid w:val="00421D03"/>
    <w:rsid w:val="00421FE2"/>
    <w:rsid w:val="004221A6"/>
    <w:rsid w:val="004227CF"/>
    <w:rsid w:val="00422BA3"/>
    <w:rsid w:val="00422ED6"/>
    <w:rsid w:val="00423590"/>
    <w:rsid w:val="00424861"/>
    <w:rsid w:val="00424FAC"/>
    <w:rsid w:val="00425774"/>
    <w:rsid w:val="00425DC3"/>
    <w:rsid w:val="0042614A"/>
    <w:rsid w:val="004261A7"/>
    <w:rsid w:val="004264C2"/>
    <w:rsid w:val="00426A27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21D2"/>
    <w:rsid w:val="004321E2"/>
    <w:rsid w:val="00432371"/>
    <w:rsid w:val="0043249C"/>
    <w:rsid w:val="00433B2F"/>
    <w:rsid w:val="004340B7"/>
    <w:rsid w:val="00434255"/>
    <w:rsid w:val="00435457"/>
    <w:rsid w:val="0043548F"/>
    <w:rsid w:val="00435542"/>
    <w:rsid w:val="00435636"/>
    <w:rsid w:val="004358AF"/>
    <w:rsid w:val="0043595B"/>
    <w:rsid w:val="00435FE5"/>
    <w:rsid w:val="0043602F"/>
    <w:rsid w:val="004361CE"/>
    <w:rsid w:val="004361D4"/>
    <w:rsid w:val="0043631E"/>
    <w:rsid w:val="0043659F"/>
    <w:rsid w:val="00436D62"/>
    <w:rsid w:val="00437578"/>
    <w:rsid w:val="004375F6"/>
    <w:rsid w:val="00437F50"/>
    <w:rsid w:val="004405CB"/>
    <w:rsid w:val="0044112B"/>
    <w:rsid w:val="00441261"/>
    <w:rsid w:val="004417D8"/>
    <w:rsid w:val="00441843"/>
    <w:rsid w:val="00442AB3"/>
    <w:rsid w:val="00442C35"/>
    <w:rsid w:val="00442F93"/>
    <w:rsid w:val="0044320F"/>
    <w:rsid w:val="0044377C"/>
    <w:rsid w:val="004442ED"/>
    <w:rsid w:val="0044437B"/>
    <w:rsid w:val="00444DAB"/>
    <w:rsid w:val="0044508A"/>
    <w:rsid w:val="00445494"/>
    <w:rsid w:val="004455C5"/>
    <w:rsid w:val="0044583B"/>
    <w:rsid w:val="00445C26"/>
    <w:rsid w:val="00445C51"/>
    <w:rsid w:val="004473C3"/>
    <w:rsid w:val="00447AB7"/>
    <w:rsid w:val="00447D83"/>
    <w:rsid w:val="004503A0"/>
    <w:rsid w:val="0045052C"/>
    <w:rsid w:val="00450745"/>
    <w:rsid w:val="00450C4C"/>
    <w:rsid w:val="00450C84"/>
    <w:rsid w:val="00450E23"/>
    <w:rsid w:val="00451297"/>
    <w:rsid w:val="004514C1"/>
    <w:rsid w:val="00451A8D"/>
    <w:rsid w:val="00451D71"/>
    <w:rsid w:val="004527BC"/>
    <w:rsid w:val="00452B11"/>
    <w:rsid w:val="00452D79"/>
    <w:rsid w:val="00452FE4"/>
    <w:rsid w:val="004533B1"/>
    <w:rsid w:val="00453879"/>
    <w:rsid w:val="00453D32"/>
    <w:rsid w:val="004542CC"/>
    <w:rsid w:val="004548E9"/>
    <w:rsid w:val="0045505F"/>
    <w:rsid w:val="00455503"/>
    <w:rsid w:val="00455701"/>
    <w:rsid w:val="004558F4"/>
    <w:rsid w:val="00455AEB"/>
    <w:rsid w:val="00455B02"/>
    <w:rsid w:val="00456075"/>
    <w:rsid w:val="004563AB"/>
    <w:rsid w:val="00457023"/>
    <w:rsid w:val="0045724C"/>
    <w:rsid w:val="00457513"/>
    <w:rsid w:val="0045776B"/>
    <w:rsid w:val="00457EEE"/>
    <w:rsid w:val="00460529"/>
    <w:rsid w:val="00460A64"/>
    <w:rsid w:val="00461199"/>
    <w:rsid w:val="00461669"/>
    <w:rsid w:val="00461AB7"/>
    <w:rsid w:val="00461C3F"/>
    <w:rsid w:val="00461EE0"/>
    <w:rsid w:val="00462983"/>
    <w:rsid w:val="00462B6B"/>
    <w:rsid w:val="00463D92"/>
    <w:rsid w:val="00463FDE"/>
    <w:rsid w:val="004645C6"/>
    <w:rsid w:val="00464A05"/>
    <w:rsid w:val="00464ACA"/>
    <w:rsid w:val="00464C66"/>
    <w:rsid w:val="00465A41"/>
    <w:rsid w:val="0046693A"/>
    <w:rsid w:val="00466D25"/>
    <w:rsid w:val="00467314"/>
    <w:rsid w:val="004705D5"/>
    <w:rsid w:val="00470993"/>
    <w:rsid w:val="00470BDE"/>
    <w:rsid w:val="0047174A"/>
    <w:rsid w:val="00471AD5"/>
    <w:rsid w:val="00471C2A"/>
    <w:rsid w:val="0047226E"/>
    <w:rsid w:val="00472476"/>
    <w:rsid w:val="004724AF"/>
    <w:rsid w:val="0047266D"/>
    <w:rsid w:val="004726DE"/>
    <w:rsid w:val="00472AFC"/>
    <w:rsid w:val="00472D8F"/>
    <w:rsid w:val="00472F38"/>
    <w:rsid w:val="004731A9"/>
    <w:rsid w:val="0047336C"/>
    <w:rsid w:val="0047336D"/>
    <w:rsid w:val="00473737"/>
    <w:rsid w:val="0047390C"/>
    <w:rsid w:val="00473972"/>
    <w:rsid w:val="004741E1"/>
    <w:rsid w:val="00474272"/>
    <w:rsid w:val="0047473E"/>
    <w:rsid w:val="00474869"/>
    <w:rsid w:val="00474A82"/>
    <w:rsid w:val="00474A93"/>
    <w:rsid w:val="00474BCB"/>
    <w:rsid w:val="004752A7"/>
    <w:rsid w:val="0047571F"/>
    <w:rsid w:val="00475F91"/>
    <w:rsid w:val="00476096"/>
    <w:rsid w:val="0047689A"/>
    <w:rsid w:val="004769ED"/>
    <w:rsid w:val="00477F0B"/>
    <w:rsid w:val="004802E3"/>
    <w:rsid w:val="00480781"/>
    <w:rsid w:val="00480F6B"/>
    <w:rsid w:val="00481B50"/>
    <w:rsid w:val="00481BEC"/>
    <w:rsid w:val="004824EA"/>
    <w:rsid w:val="0048274E"/>
    <w:rsid w:val="00482CDB"/>
    <w:rsid w:val="00483B28"/>
    <w:rsid w:val="00483E60"/>
    <w:rsid w:val="00483E98"/>
    <w:rsid w:val="0048434F"/>
    <w:rsid w:val="00484B7B"/>
    <w:rsid w:val="00484C11"/>
    <w:rsid w:val="0048501B"/>
    <w:rsid w:val="004853C3"/>
    <w:rsid w:val="00485A79"/>
    <w:rsid w:val="00485DB7"/>
    <w:rsid w:val="00486610"/>
    <w:rsid w:val="00486EE3"/>
    <w:rsid w:val="004876EA"/>
    <w:rsid w:val="0048772B"/>
    <w:rsid w:val="004879FC"/>
    <w:rsid w:val="00487BCD"/>
    <w:rsid w:val="00487C74"/>
    <w:rsid w:val="004901F9"/>
    <w:rsid w:val="00490F09"/>
    <w:rsid w:val="00492489"/>
    <w:rsid w:val="004924AF"/>
    <w:rsid w:val="004928A4"/>
    <w:rsid w:val="00492BF9"/>
    <w:rsid w:val="00493C64"/>
    <w:rsid w:val="00493DE8"/>
    <w:rsid w:val="00494047"/>
    <w:rsid w:val="004940C0"/>
    <w:rsid w:val="004941D5"/>
    <w:rsid w:val="004948A7"/>
    <w:rsid w:val="00495034"/>
    <w:rsid w:val="00495059"/>
    <w:rsid w:val="00496387"/>
    <w:rsid w:val="004968E0"/>
    <w:rsid w:val="00496A21"/>
    <w:rsid w:val="00496CA2"/>
    <w:rsid w:val="00496F4B"/>
    <w:rsid w:val="00496FC2"/>
    <w:rsid w:val="004973A5"/>
    <w:rsid w:val="00497779"/>
    <w:rsid w:val="004979D4"/>
    <w:rsid w:val="00497BC2"/>
    <w:rsid w:val="00497E96"/>
    <w:rsid w:val="00497EB5"/>
    <w:rsid w:val="00497FDE"/>
    <w:rsid w:val="004A06D9"/>
    <w:rsid w:val="004A0804"/>
    <w:rsid w:val="004A08BA"/>
    <w:rsid w:val="004A09C6"/>
    <w:rsid w:val="004A0BE2"/>
    <w:rsid w:val="004A164B"/>
    <w:rsid w:val="004A173F"/>
    <w:rsid w:val="004A1A3E"/>
    <w:rsid w:val="004A1B26"/>
    <w:rsid w:val="004A1BB2"/>
    <w:rsid w:val="004A267A"/>
    <w:rsid w:val="004A3067"/>
    <w:rsid w:val="004A3549"/>
    <w:rsid w:val="004A365B"/>
    <w:rsid w:val="004A38A9"/>
    <w:rsid w:val="004A40F4"/>
    <w:rsid w:val="004A4765"/>
    <w:rsid w:val="004A4908"/>
    <w:rsid w:val="004A49AB"/>
    <w:rsid w:val="004A59BA"/>
    <w:rsid w:val="004A6345"/>
    <w:rsid w:val="004A68D2"/>
    <w:rsid w:val="004A6F16"/>
    <w:rsid w:val="004A703D"/>
    <w:rsid w:val="004A7235"/>
    <w:rsid w:val="004A7347"/>
    <w:rsid w:val="004A7508"/>
    <w:rsid w:val="004A7C96"/>
    <w:rsid w:val="004B04C6"/>
    <w:rsid w:val="004B0BA8"/>
    <w:rsid w:val="004B0F70"/>
    <w:rsid w:val="004B1436"/>
    <w:rsid w:val="004B189E"/>
    <w:rsid w:val="004B19C6"/>
    <w:rsid w:val="004B1DAD"/>
    <w:rsid w:val="004B242E"/>
    <w:rsid w:val="004B2880"/>
    <w:rsid w:val="004B2C3C"/>
    <w:rsid w:val="004B32EE"/>
    <w:rsid w:val="004B37C3"/>
    <w:rsid w:val="004B3866"/>
    <w:rsid w:val="004B3CC4"/>
    <w:rsid w:val="004B46D6"/>
    <w:rsid w:val="004B4A9F"/>
    <w:rsid w:val="004B4D11"/>
    <w:rsid w:val="004B531B"/>
    <w:rsid w:val="004B54E8"/>
    <w:rsid w:val="004B56DF"/>
    <w:rsid w:val="004B5C25"/>
    <w:rsid w:val="004B5DDB"/>
    <w:rsid w:val="004B5E7A"/>
    <w:rsid w:val="004B60D4"/>
    <w:rsid w:val="004B630C"/>
    <w:rsid w:val="004B656A"/>
    <w:rsid w:val="004B6894"/>
    <w:rsid w:val="004B6C4C"/>
    <w:rsid w:val="004B78E7"/>
    <w:rsid w:val="004B816C"/>
    <w:rsid w:val="004C0366"/>
    <w:rsid w:val="004C068D"/>
    <w:rsid w:val="004C076E"/>
    <w:rsid w:val="004C0E88"/>
    <w:rsid w:val="004C1594"/>
    <w:rsid w:val="004C18BF"/>
    <w:rsid w:val="004C19C7"/>
    <w:rsid w:val="004C1B9A"/>
    <w:rsid w:val="004C1D70"/>
    <w:rsid w:val="004C2395"/>
    <w:rsid w:val="004C3308"/>
    <w:rsid w:val="004C3359"/>
    <w:rsid w:val="004C3537"/>
    <w:rsid w:val="004C370E"/>
    <w:rsid w:val="004C3933"/>
    <w:rsid w:val="004C3AC4"/>
    <w:rsid w:val="004C3D28"/>
    <w:rsid w:val="004C4397"/>
    <w:rsid w:val="004C4441"/>
    <w:rsid w:val="004C4481"/>
    <w:rsid w:val="004C451A"/>
    <w:rsid w:val="004C4690"/>
    <w:rsid w:val="004C48C7"/>
    <w:rsid w:val="004C5A87"/>
    <w:rsid w:val="004C5CC4"/>
    <w:rsid w:val="004C71ED"/>
    <w:rsid w:val="004C720A"/>
    <w:rsid w:val="004C72A9"/>
    <w:rsid w:val="004C7516"/>
    <w:rsid w:val="004C7563"/>
    <w:rsid w:val="004C7778"/>
    <w:rsid w:val="004C7E00"/>
    <w:rsid w:val="004D0010"/>
    <w:rsid w:val="004D0805"/>
    <w:rsid w:val="004D15BD"/>
    <w:rsid w:val="004D1926"/>
    <w:rsid w:val="004D19BE"/>
    <w:rsid w:val="004D1A8A"/>
    <w:rsid w:val="004D1B43"/>
    <w:rsid w:val="004D1EDE"/>
    <w:rsid w:val="004D2133"/>
    <w:rsid w:val="004D237E"/>
    <w:rsid w:val="004D2658"/>
    <w:rsid w:val="004D308E"/>
    <w:rsid w:val="004D340B"/>
    <w:rsid w:val="004D3456"/>
    <w:rsid w:val="004D3E7A"/>
    <w:rsid w:val="004D423B"/>
    <w:rsid w:val="004D4587"/>
    <w:rsid w:val="004D5312"/>
    <w:rsid w:val="004D5461"/>
    <w:rsid w:val="004D54CE"/>
    <w:rsid w:val="004D5585"/>
    <w:rsid w:val="004D5890"/>
    <w:rsid w:val="004D5C77"/>
    <w:rsid w:val="004D617B"/>
    <w:rsid w:val="004D627D"/>
    <w:rsid w:val="004D6585"/>
    <w:rsid w:val="004D6674"/>
    <w:rsid w:val="004D6AA3"/>
    <w:rsid w:val="004D6CC7"/>
    <w:rsid w:val="004D6FDA"/>
    <w:rsid w:val="004D714D"/>
    <w:rsid w:val="004D7B76"/>
    <w:rsid w:val="004E0713"/>
    <w:rsid w:val="004E0D9A"/>
    <w:rsid w:val="004E0E10"/>
    <w:rsid w:val="004E0EE5"/>
    <w:rsid w:val="004E0FE6"/>
    <w:rsid w:val="004E15CC"/>
    <w:rsid w:val="004E16D6"/>
    <w:rsid w:val="004E17F8"/>
    <w:rsid w:val="004E1B27"/>
    <w:rsid w:val="004E1C17"/>
    <w:rsid w:val="004E2B9D"/>
    <w:rsid w:val="004E2CB9"/>
    <w:rsid w:val="004E3A0B"/>
    <w:rsid w:val="004E3AB2"/>
    <w:rsid w:val="004E3C67"/>
    <w:rsid w:val="004E417D"/>
    <w:rsid w:val="004E4815"/>
    <w:rsid w:val="004E4924"/>
    <w:rsid w:val="004E4B60"/>
    <w:rsid w:val="004E522F"/>
    <w:rsid w:val="004E5284"/>
    <w:rsid w:val="004E55EA"/>
    <w:rsid w:val="004E5B27"/>
    <w:rsid w:val="004E5F2B"/>
    <w:rsid w:val="004E6638"/>
    <w:rsid w:val="004E7562"/>
    <w:rsid w:val="004E7AD8"/>
    <w:rsid w:val="004E7D1C"/>
    <w:rsid w:val="004F00AC"/>
    <w:rsid w:val="004F0431"/>
    <w:rsid w:val="004F085A"/>
    <w:rsid w:val="004F0C8D"/>
    <w:rsid w:val="004F0CC6"/>
    <w:rsid w:val="004F1127"/>
    <w:rsid w:val="004F18EF"/>
    <w:rsid w:val="004F1915"/>
    <w:rsid w:val="004F1CD5"/>
    <w:rsid w:val="004F1FCF"/>
    <w:rsid w:val="004F22D3"/>
    <w:rsid w:val="004F2389"/>
    <w:rsid w:val="004F25FD"/>
    <w:rsid w:val="004F2612"/>
    <w:rsid w:val="004F307A"/>
    <w:rsid w:val="004F3885"/>
    <w:rsid w:val="004F3FA9"/>
    <w:rsid w:val="004F4020"/>
    <w:rsid w:val="004F4F1B"/>
    <w:rsid w:val="004F4F4C"/>
    <w:rsid w:val="004F4FF2"/>
    <w:rsid w:val="004F51D3"/>
    <w:rsid w:val="004F604B"/>
    <w:rsid w:val="004F60BA"/>
    <w:rsid w:val="004F6A25"/>
    <w:rsid w:val="004F6B0B"/>
    <w:rsid w:val="004F7D07"/>
    <w:rsid w:val="004F7EED"/>
    <w:rsid w:val="00500052"/>
    <w:rsid w:val="00500090"/>
    <w:rsid w:val="005003D0"/>
    <w:rsid w:val="005007CE"/>
    <w:rsid w:val="00500859"/>
    <w:rsid w:val="00501141"/>
    <w:rsid w:val="0050192B"/>
    <w:rsid w:val="00502096"/>
    <w:rsid w:val="00502768"/>
    <w:rsid w:val="005028FA"/>
    <w:rsid w:val="00503260"/>
    <w:rsid w:val="005036A8"/>
    <w:rsid w:val="005038C6"/>
    <w:rsid w:val="00503B31"/>
    <w:rsid w:val="00503D81"/>
    <w:rsid w:val="00504D61"/>
    <w:rsid w:val="00505278"/>
    <w:rsid w:val="0050630B"/>
    <w:rsid w:val="0050650E"/>
    <w:rsid w:val="0050675B"/>
    <w:rsid w:val="0050699C"/>
    <w:rsid w:val="0050764A"/>
    <w:rsid w:val="0050777D"/>
    <w:rsid w:val="00507C64"/>
    <w:rsid w:val="00510165"/>
    <w:rsid w:val="00510319"/>
    <w:rsid w:val="00510571"/>
    <w:rsid w:val="005107E2"/>
    <w:rsid w:val="005109CC"/>
    <w:rsid w:val="00510A15"/>
    <w:rsid w:val="00510CE3"/>
    <w:rsid w:val="005111D8"/>
    <w:rsid w:val="00511A60"/>
    <w:rsid w:val="00511DB9"/>
    <w:rsid w:val="0051227F"/>
    <w:rsid w:val="00512C1C"/>
    <w:rsid w:val="005134D0"/>
    <w:rsid w:val="0051359A"/>
    <w:rsid w:val="00513696"/>
    <w:rsid w:val="005136DD"/>
    <w:rsid w:val="00513B0C"/>
    <w:rsid w:val="00513C51"/>
    <w:rsid w:val="00513E50"/>
    <w:rsid w:val="00513F70"/>
    <w:rsid w:val="00514285"/>
    <w:rsid w:val="00514334"/>
    <w:rsid w:val="0051440B"/>
    <w:rsid w:val="005146C8"/>
    <w:rsid w:val="0051551F"/>
    <w:rsid w:val="0051563F"/>
    <w:rsid w:val="00515A85"/>
    <w:rsid w:val="00515D5E"/>
    <w:rsid w:val="00515EB3"/>
    <w:rsid w:val="00516748"/>
    <w:rsid w:val="00516778"/>
    <w:rsid w:val="00516935"/>
    <w:rsid w:val="00516974"/>
    <w:rsid w:val="00516B0D"/>
    <w:rsid w:val="00516DC5"/>
    <w:rsid w:val="00516F70"/>
    <w:rsid w:val="005175C4"/>
    <w:rsid w:val="00517B5A"/>
    <w:rsid w:val="00517E7C"/>
    <w:rsid w:val="005201A2"/>
    <w:rsid w:val="0052059E"/>
    <w:rsid w:val="00520D26"/>
    <w:rsid w:val="00521496"/>
    <w:rsid w:val="00521A7C"/>
    <w:rsid w:val="00521C75"/>
    <w:rsid w:val="0052221B"/>
    <w:rsid w:val="005226EF"/>
    <w:rsid w:val="00522AB3"/>
    <w:rsid w:val="00522BA0"/>
    <w:rsid w:val="00523193"/>
    <w:rsid w:val="005236CB"/>
    <w:rsid w:val="00523B8E"/>
    <w:rsid w:val="00523CA8"/>
    <w:rsid w:val="00524662"/>
    <w:rsid w:val="00524A9D"/>
    <w:rsid w:val="00524BB1"/>
    <w:rsid w:val="0052564A"/>
    <w:rsid w:val="00525972"/>
    <w:rsid w:val="00525CD9"/>
    <w:rsid w:val="00525FA9"/>
    <w:rsid w:val="0052605C"/>
    <w:rsid w:val="0052655A"/>
    <w:rsid w:val="00526C50"/>
    <w:rsid w:val="0052705F"/>
    <w:rsid w:val="00527D92"/>
    <w:rsid w:val="00527FD6"/>
    <w:rsid w:val="0053012D"/>
    <w:rsid w:val="0053021B"/>
    <w:rsid w:val="0053041F"/>
    <w:rsid w:val="00530500"/>
    <w:rsid w:val="00530578"/>
    <w:rsid w:val="00530583"/>
    <w:rsid w:val="005305A2"/>
    <w:rsid w:val="005307A7"/>
    <w:rsid w:val="00530AE6"/>
    <w:rsid w:val="00531109"/>
    <w:rsid w:val="0053125E"/>
    <w:rsid w:val="00531540"/>
    <w:rsid w:val="00531D4B"/>
    <w:rsid w:val="00532363"/>
    <w:rsid w:val="00532600"/>
    <w:rsid w:val="00532D03"/>
    <w:rsid w:val="00533349"/>
    <w:rsid w:val="0053339F"/>
    <w:rsid w:val="00533D85"/>
    <w:rsid w:val="005341F7"/>
    <w:rsid w:val="00534986"/>
    <w:rsid w:val="00534C2C"/>
    <w:rsid w:val="00534D27"/>
    <w:rsid w:val="00534F64"/>
    <w:rsid w:val="0053527D"/>
    <w:rsid w:val="005355F1"/>
    <w:rsid w:val="00535617"/>
    <w:rsid w:val="00535C38"/>
    <w:rsid w:val="00535F7C"/>
    <w:rsid w:val="00536187"/>
    <w:rsid w:val="00536193"/>
    <w:rsid w:val="00537480"/>
    <w:rsid w:val="0053753A"/>
    <w:rsid w:val="00537947"/>
    <w:rsid w:val="00540825"/>
    <w:rsid w:val="00541255"/>
    <w:rsid w:val="00541474"/>
    <w:rsid w:val="005415D7"/>
    <w:rsid w:val="00541693"/>
    <w:rsid w:val="005416DE"/>
    <w:rsid w:val="00542932"/>
    <w:rsid w:val="00542A03"/>
    <w:rsid w:val="00542D20"/>
    <w:rsid w:val="005431CD"/>
    <w:rsid w:val="00543253"/>
    <w:rsid w:val="005432AC"/>
    <w:rsid w:val="00543FB3"/>
    <w:rsid w:val="00544092"/>
    <w:rsid w:val="0054411F"/>
    <w:rsid w:val="00544280"/>
    <w:rsid w:val="0054477E"/>
    <w:rsid w:val="00544F74"/>
    <w:rsid w:val="00544FD7"/>
    <w:rsid w:val="00545726"/>
    <w:rsid w:val="005457CD"/>
    <w:rsid w:val="0054606D"/>
    <w:rsid w:val="00546891"/>
    <w:rsid w:val="0054711B"/>
    <w:rsid w:val="00547277"/>
    <w:rsid w:val="0054786C"/>
    <w:rsid w:val="00547B0F"/>
    <w:rsid w:val="00547E28"/>
    <w:rsid w:val="005509DF"/>
    <w:rsid w:val="0055108C"/>
    <w:rsid w:val="005512D4"/>
    <w:rsid w:val="00551559"/>
    <w:rsid w:val="005518EB"/>
    <w:rsid w:val="00551D7E"/>
    <w:rsid w:val="00551F73"/>
    <w:rsid w:val="005521E8"/>
    <w:rsid w:val="00552435"/>
    <w:rsid w:val="00552479"/>
    <w:rsid w:val="00552A36"/>
    <w:rsid w:val="00553756"/>
    <w:rsid w:val="00553764"/>
    <w:rsid w:val="005537DE"/>
    <w:rsid w:val="00553E08"/>
    <w:rsid w:val="00553FEA"/>
    <w:rsid w:val="0055419D"/>
    <w:rsid w:val="00554222"/>
    <w:rsid w:val="00554381"/>
    <w:rsid w:val="0055453F"/>
    <w:rsid w:val="00554B43"/>
    <w:rsid w:val="00554D04"/>
    <w:rsid w:val="00554DD0"/>
    <w:rsid w:val="00554E81"/>
    <w:rsid w:val="005558BA"/>
    <w:rsid w:val="00555C53"/>
    <w:rsid w:val="00556298"/>
    <w:rsid w:val="005567C3"/>
    <w:rsid w:val="00556942"/>
    <w:rsid w:val="005569BF"/>
    <w:rsid w:val="00556DD6"/>
    <w:rsid w:val="00557210"/>
    <w:rsid w:val="00557711"/>
    <w:rsid w:val="00557787"/>
    <w:rsid w:val="005578FA"/>
    <w:rsid w:val="00560153"/>
    <w:rsid w:val="005606AB"/>
    <w:rsid w:val="005607AD"/>
    <w:rsid w:val="00560E58"/>
    <w:rsid w:val="005610D3"/>
    <w:rsid w:val="00561799"/>
    <w:rsid w:val="005617B8"/>
    <w:rsid w:val="00561A34"/>
    <w:rsid w:val="00561C15"/>
    <w:rsid w:val="0056293F"/>
    <w:rsid w:val="00562B5F"/>
    <w:rsid w:val="00562DA8"/>
    <w:rsid w:val="005643AE"/>
    <w:rsid w:val="00565298"/>
    <w:rsid w:val="00565346"/>
    <w:rsid w:val="005653B0"/>
    <w:rsid w:val="00565403"/>
    <w:rsid w:val="00565A5A"/>
    <w:rsid w:val="00565AB7"/>
    <w:rsid w:val="00565AF5"/>
    <w:rsid w:val="00565BA4"/>
    <w:rsid w:val="005660EB"/>
    <w:rsid w:val="0056617A"/>
    <w:rsid w:val="005704D9"/>
    <w:rsid w:val="00570511"/>
    <w:rsid w:val="00570FB8"/>
    <w:rsid w:val="005711E3"/>
    <w:rsid w:val="00571F10"/>
    <w:rsid w:val="00572608"/>
    <w:rsid w:val="0057314B"/>
    <w:rsid w:val="00573973"/>
    <w:rsid w:val="00573B93"/>
    <w:rsid w:val="0057457F"/>
    <w:rsid w:val="00574AB3"/>
    <w:rsid w:val="00574DA3"/>
    <w:rsid w:val="0057539F"/>
    <w:rsid w:val="005756EB"/>
    <w:rsid w:val="00575871"/>
    <w:rsid w:val="00576047"/>
    <w:rsid w:val="0057766B"/>
    <w:rsid w:val="00577AA8"/>
    <w:rsid w:val="00577E63"/>
    <w:rsid w:val="00580036"/>
    <w:rsid w:val="005803FD"/>
    <w:rsid w:val="00580433"/>
    <w:rsid w:val="00580833"/>
    <w:rsid w:val="0058084E"/>
    <w:rsid w:val="00580FEA"/>
    <w:rsid w:val="00581651"/>
    <w:rsid w:val="00581656"/>
    <w:rsid w:val="00581A6F"/>
    <w:rsid w:val="0058203D"/>
    <w:rsid w:val="005821F5"/>
    <w:rsid w:val="005834B6"/>
    <w:rsid w:val="0058364F"/>
    <w:rsid w:val="0058380F"/>
    <w:rsid w:val="00583B9F"/>
    <w:rsid w:val="00583D9D"/>
    <w:rsid w:val="00583E3A"/>
    <w:rsid w:val="005840AB"/>
    <w:rsid w:val="005841C2"/>
    <w:rsid w:val="00584776"/>
    <w:rsid w:val="00584851"/>
    <w:rsid w:val="0058496F"/>
    <w:rsid w:val="00584D82"/>
    <w:rsid w:val="0058507B"/>
    <w:rsid w:val="00585354"/>
    <w:rsid w:val="00585709"/>
    <w:rsid w:val="00585FA0"/>
    <w:rsid w:val="005861D2"/>
    <w:rsid w:val="0058667D"/>
    <w:rsid w:val="0058670A"/>
    <w:rsid w:val="0058697A"/>
    <w:rsid w:val="00586BC4"/>
    <w:rsid w:val="005876CF"/>
    <w:rsid w:val="0058779E"/>
    <w:rsid w:val="00587B7F"/>
    <w:rsid w:val="0059029B"/>
    <w:rsid w:val="00590361"/>
    <w:rsid w:val="00590741"/>
    <w:rsid w:val="00590A09"/>
    <w:rsid w:val="005917EA"/>
    <w:rsid w:val="00591D57"/>
    <w:rsid w:val="00591E5A"/>
    <w:rsid w:val="00592AC1"/>
    <w:rsid w:val="00592D13"/>
    <w:rsid w:val="00592DD2"/>
    <w:rsid w:val="00592E21"/>
    <w:rsid w:val="005930F2"/>
    <w:rsid w:val="00593335"/>
    <w:rsid w:val="005937CC"/>
    <w:rsid w:val="005941C4"/>
    <w:rsid w:val="00594786"/>
    <w:rsid w:val="005951B7"/>
    <w:rsid w:val="005951D0"/>
    <w:rsid w:val="00595522"/>
    <w:rsid w:val="0059567D"/>
    <w:rsid w:val="0059569B"/>
    <w:rsid w:val="005959A1"/>
    <w:rsid w:val="00595A8C"/>
    <w:rsid w:val="00595C20"/>
    <w:rsid w:val="00595C69"/>
    <w:rsid w:val="00595E53"/>
    <w:rsid w:val="00595EDF"/>
    <w:rsid w:val="00596A87"/>
    <w:rsid w:val="00596B3D"/>
    <w:rsid w:val="00596DAE"/>
    <w:rsid w:val="0059724D"/>
    <w:rsid w:val="00597268"/>
    <w:rsid w:val="00597B87"/>
    <w:rsid w:val="005A01E7"/>
    <w:rsid w:val="005A0415"/>
    <w:rsid w:val="005A0A45"/>
    <w:rsid w:val="005A102D"/>
    <w:rsid w:val="005A1657"/>
    <w:rsid w:val="005A1E05"/>
    <w:rsid w:val="005A2285"/>
    <w:rsid w:val="005A23BC"/>
    <w:rsid w:val="005A2596"/>
    <w:rsid w:val="005A2620"/>
    <w:rsid w:val="005A3123"/>
    <w:rsid w:val="005A314E"/>
    <w:rsid w:val="005A3514"/>
    <w:rsid w:val="005A37E0"/>
    <w:rsid w:val="005A3CB3"/>
    <w:rsid w:val="005A3EE0"/>
    <w:rsid w:val="005A424B"/>
    <w:rsid w:val="005A43CD"/>
    <w:rsid w:val="005A4DD0"/>
    <w:rsid w:val="005A4FF2"/>
    <w:rsid w:val="005A510E"/>
    <w:rsid w:val="005A601F"/>
    <w:rsid w:val="005A61C2"/>
    <w:rsid w:val="005A64EA"/>
    <w:rsid w:val="005A6C83"/>
    <w:rsid w:val="005A6C92"/>
    <w:rsid w:val="005A6E66"/>
    <w:rsid w:val="005A7041"/>
    <w:rsid w:val="005A7413"/>
    <w:rsid w:val="005A750C"/>
    <w:rsid w:val="005A786C"/>
    <w:rsid w:val="005A7940"/>
    <w:rsid w:val="005A7BA9"/>
    <w:rsid w:val="005A7DE8"/>
    <w:rsid w:val="005B0305"/>
    <w:rsid w:val="005B03B1"/>
    <w:rsid w:val="005B0D8D"/>
    <w:rsid w:val="005B147D"/>
    <w:rsid w:val="005B321B"/>
    <w:rsid w:val="005B409C"/>
    <w:rsid w:val="005B40FB"/>
    <w:rsid w:val="005B48D4"/>
    <w:rsid w:val="005B4932"/>
    <w:rsid w:val="005B4A52"/>
    <w:rsid w:val="005B4E9E"/>
    <w:rsid w:val="005B578F"/>
    <w:rsid w:val="005B6158"/>
    <w:rsid w:val="005B63B0"/>
    <w:rsid w:val="005B6637"/>
    <w:rsid w:val="005B6662"/>
    <w:rsid w:val="005B696B"/>
    <w:rsid w:val="005B6ACD"/>
    <w:rsid w:val="005B6DB7"/>
    <w:rsid w:val="005B7432"/>
    <w:rsid w:val="005B79AE"/>
    <w:rsid w:val="005B79DD"/>
    <w:rsid w:val="005B7BF6"/>
    <w:rsid w:val="005C0746"/>
    <w:rsid w:val="005C08F1"/>
    <w:rsid w:val="005C09B1"/>
    <w:rsid w:val="005C0B20"/>
    <w:rsid w:val="005C0CE7"/>
    <w:rsid w:val="005C0E72"/>
    <w:rsid w:val="005C12FB"/>
    <w:rsid w:val="005C1454"/>
    <w:rsid w:val="005C147B"/>
    <w:rsid w:val="005C162A"/>
    <w:rsid w:val="005C17F8"/>
    <w:rsid w:val="005C1C83"/>
    <w:rsid w:val="005C1E0A"/>
    <w:rsid w:val="005C2405"/>
    <w:rsid w:val="005C2423"/>
    <w:rsid w:val="005C32CE"/>
    <w:rsid w:val="005C34B6"/>
    <w:rsid w:val="005C36DD"/>
    <w:rsid w:val="005C3A97"/>
    <w:rsid w:val="005C49BB"/>
    <w:rsid w:val="005C4E1D"/>
    <w:rsid w:val="005C4EC3"/>
    <w:rsid w:val="005C50E8"/>
    <w:rsid w:val="005C5413"/>
    <w:rsid w:val="005C541F"/>
    <w:rsid w:val="005C593A"/>
    <w:rsid w:val="005C5BD1"/>
    <w:rsid w:val="005C650E"/>
    <w:rsid w:val="005C6DDA"/>
    <w:rsid w:val="005C6FFB"/>
    <w:rsid w:val="005C76FE"/>
    <w:rsid w:val="005C7A88"/>
    <w:rsid w:val="005C7E17"/>
    <w:rsid w:val="005D0363"/>
    <w:rsid w:val="005D056D"/>
    <w:rsid w:val="005D061D"/>
    <w:rsid w:val="005D1068"/>
    <w:rsid w:val="005D10D9"/>
    <w:rsid w:val="005D1862"/>
    <w:rsid w:val="005D189E"/>
    <w:rsid w:val="005D1A94"/>
    <w:rsid w:val="005D257E"/>
    <w:rsid w:val="005D299D"/>
    <w:rsid w:val="005D2EF2"/>
    <w:rsid w:val="005D2F53"/>
    <w:rsid w:val="005D3378"/>
    <w:rsid w:val="005D3A9B"/>
    <w:rsid w:val="005D3BD4"/>
    <w:rsid w:val="005D41AB"/>
    <w:rsid w:val="005D4688"/>
    <w:rsid w:val="005D4CCF"/>
    <w:rsid w:val="005D52F2"/>
    <w:rsid w:val="005D531A"/>
    <w:rsid w:val="005D5719"/>
    <w:rsid w:val="005D5865"/>
    <w:rsid w:val="005D5BEB"/>
    <w:rsid w:val="005D6BB1"/>
    <w:rsid w:val="005D6EA9"/>
    <w:rsid w:val="005D71F6"/>
    <w:rsid w:val="005D7345"/>
    <w:rsid w:val="005D7677"/>
    <w:rsid w:val="005E0671"/>
    <w:rsid w:val="005E0966"/>
    <w:rsid w:val="005E1272"/>
    <w:rsid w:val="005E141F"/>
    <w:rsid w:val="005E16BB"/>
    <w:rsid w:val="005E265D"/>
    <w:rsid w:val="005E2F59"/>
    <w:rsid w:val="005E2F73"/>
    <w:rsid w:val="005E31DE"/>
    <w:rsid w:val="005E38FC"/>
    <w:rsid w:val="005E3CE2"/>
    <w:rsid w:val="005E3F2C"/>
    <w:rsid w:val="005E4322"/>
    <w:rsid w:val="005E4895"/>
    <w:rsid w:val="005E4916"/>
    <w:rsid w:val="005E5150"/>
    <w:rsid w:val="005E57AC"/>
    <w:rsid w:val="005E5926"/>
    <w:rsid w:val="005E636A"/>
    <w:rsid w:val="005E6449"/>
    <w:rsid w:val="005E653D"/>
    <w:rsid w:val="005E6741"/>
    <w:rsid w:val="005E68FA"/>
    <w:rsid w:val="005E6E96"/>
    <w:rsid w:val="005E6EC7"/>
    <w:rsid w:val="005E7531"/>
    <w:rsid w:val="005E791C"/>
    <w:rsid w:val="005E7AA1"/>
    <w:rsid w:val="005E7BDD"/>
    <w:rsid w:val="005E7D3E"/>
    <w:rsid w:val="005E7DCD"/>
    <w:rsid w:val="005F0008"/>
    <w:rsid w:val="005F031A"/>
    <w:rsid w:val="005F0ABC"/>
    <w:rsid w:val="005F0FE3"/>
    <w:rsid w:val="005F1648"/>
    <w:rsid w:val="005F1C15"/>
    <w:rsid w:val="005F1FCE"/>
    <w:rsid w:val="005F22B0"/>
    <w:rsid w:val="005F24B6"/>
    <w:rsid w:val="005F3CD3"/>
    <w:rsid w:val="005F41CC"/>
    <w:rsid w:val="005F4232"/>
    <w:rsid w:val="005F4AD9"/>
    <w:rsid w:val="005F4CAB"/>
    <w:rsid w:val="005F5127"/>
    <w:rsid w:val="005F5E3D"/>
    <w:rsid w:val="005F5EE8"/>
    <w:rsid w:val="005F65BE"/>
    <w:rsid w:val="005F69B2"/>
    <w:rsid w:val="005F6A75"/>
    <w:rsid w:val="005F7D94"/>
    <w:rsid w:val="005F7EB4"/>
    <w:rsid w:val="0060051C"/>
    <w:rsid w:val="0060090D"/>
    <w:rsid w:val="00600B49"/>
    <w:rsid w:val="00600B65"/>
    <w:rsid w:val="00600C90"/>
    <w:rsid w:val="00600F5E"/>
    <w:rsid w:val="0060117F"/>
    <w:rsid w:val="00601261"/>
    <w:rsid w:val="00601891"/>
    <w:rsid w:val="00601950"/>
    <w:rsid w:val="0060208D"/>
    <w:rsid w:val="00602589"/>
    <w:rsid w:val="006026C0"/>
    <w:rsid w:val="00603027"/>
    <w:rsid w:val="006033B7"/>
    <w:rsid w:val="006033E4"/>
    <w:rsid w:val="00603879"/>
    <w:rsid w:val="006042EF"/>
    <w:rsid w:val="0060502E"/>
    <w:rsid w:val="0060572A"/>
    <w:rsid w:val="00605AC9"/>
    <w:rsid w:val="00605C56"/>
    <w:rsid w:val="00605CDB"/>
    <w:rsid w:val="00606BFA"/>
    <w:rsid w:val="006072C6"/>
    <w:rsid w:val="006078EB"/>
    <w:rsid w:val="006105CD"/>
    <w:rsid w:val="006106F8"/>
    <w:rsid w:val="006109AB"/>
    <w:rsid w:val="00610A7E"/>
    <w:rsid w:val="00610BF6"/>
    <w:rsid w:val="00610D9A"/>
    <w:rsid w:val="00611729"/>
    <w:rsid w:val="006121DE"/>
    <w:rsid w:val="0061226D"/>
    <w:rsid w:val="006124A6"/>
    <w:rsid w:val="006126F0"/>
    <w:rsid w:val="00612E3A"/>
    <w:rsid w:val="0061303B"/>
    <w:rsid w:val="00613DCE"/>
    <w:rsid w:val="00613EF9"/>
    <w:rsid w:val="006142D0"/>
    <w:rsid w:val="0061437D"/>
    <w:rsid w:val="00614D9E"/>
    <w:rsid w:val="00615055"/>
    <w:rsid w:val="0061567D"/>
    <w:rsid w:val="0061571E"/>
    <w:rsid w:val="00615FD7"/>
    <w:rsid w:val="00617258"/>
    <w:rsid w:val="0061752D"/>
    <w:rsid w:val="00620171"/>
    <w:rsid w:val="00620212"/>
    <w:rsid w:val="006203BD"/>
    <w:rsid w:val="006204FC"/>
    <w:rsid w:val="006207ED"/>
    <w:rsid w:val="006214CF"/>
    <w:rsid w:val="0062166D"/>
    <w:rsid w:val="00621B56"/>
    <w:rsid w:val="00622050"/>
    <w:rsid w:val="0062278D"/>
    <w:rsid w:val="006229E8"/>
    <w:rsid w:val="00623607"/>
    <w:rsid w:val="00623715"/>
    <w:rsid w:val="00623D7B"/>
    <w:rsid w:val="00623EB7"/>
    <w:rsid w:val="006245B8"/>
    <w:rsid w:val="00624622"/>
    <w:rsid w:val="00624FE5"/>
    <w:rsid w:val="0062508A"/>
    <w:rsid w:val="00625552"/>
    <w:rsid w:val="00625C9E"/>
    <w:rsid w:val="00626962"/>
    <w:rsid w:val="00626CB5"/>
    <w:rsid w:val="00626F72"/>
    <w:rsid w:val="006270CF"/>
    <w:rsid w:val="00627171"/>
    <w:rsid w:val="00627976"/>
    <w:rsid w:val="00627C2A"/>
    <w:rsid w:val="00627C97"/>
    <w:rsid w:val="00630466"/>
    <w:rsid w:val="00630CED"/>
    <w:rsid w:val="00630D3A"/>
    <w:rsid w:val="00631507"/>
    <w:rsid w:val="0063188B"/>
    <w:rsid w:val="006318F2"/>
    <w:rsid w:val="00631904"/>
    <w:rsid w:val="00631D78"/>
    <w:rsid w:val="00631EAA"/>
    <w:rsid w:val="006327F0"/>
    <w:rsid w:val="00632D34"/>
    <w:rsid w:val="006338E1"/>
    <w:rsid w:val="00633A85"/>
    <w:rsid w:val="00633DBE"/>
    <w:rsid w:val="00633EAF"/>
    <w:rsid w:val="006343EF"/>
    <w:rsid w:val="00634750"/>
    <w:rsid w:val="00634D99"/>
    <w:rsid w:val="00634E9C"/>
    <w:rsid w:val="00635420"/>
    <w:rsid w:val="006356A9"/>
    <w:rsid w:val="00635963"/>
    <w:rsid w:val="00635B52"/>
    <w:rsid w:val="0063682F"/>
    <w:rsid w:val="00636EA6"/>
    <w:rsid w:val="00637222"/>
    <w:rsid w:val="0063739D"/>
    <w:rsid w:val="006373A8"/>
    <w:rsid w:val="006374EA"/>
    <w:rsid w:val="00637B19"/>
    <w:rsid w:val="00637B5B"/>
    <w:rsid w:val="0063C8B8"/>
    <w:rsid w:val="00640124"/>
    <w:rsid w:val="006403D6"/>
    <w:rsid w:val="0064062F"/>
    <w:rsid w:val="00640D5E"/>
    <w:rsid w:val="00640F1E"/>
    <w:rsid w:val="006412CB"/>
    <w:rsid w:val="00641793"/>
    <w:rsid w:val="00641886"/>
    <w:rsid w:val="00641EDF"/>
    <w:rsid w:val="00642014"/>
    <w:rsid w:val="006420C1"/>
    <w:rsid w:val="006422AB"/>
    <w:rsid w:val="00642628"/>
    <w:rsid w:val="00642A68"/>
    <w:rsid w:val="00642A74"/>
    <w:rsid w:val="006430AD"/>
    <w:rsid w:val="006430DC"/>
    <w:rsid w:val="00643509"/>
    <w:rsid w:val="00643562"/>
    <w:rsid w:val="00643977"/>
    <w:rsid w:val="00643CA1"/>
    <w:rsid w:val="00644599"/>
    <w:rsid w:val="00644745"/>
    <w:rsid w:val="00644792"/>
    <w:rsid w:val="006448C0"/>
    <w:rsid w:val="00644D30"/>
    <w:rsid w:val="00645093"/>
    <w:rsid w:val="006451DC"/>
    <w:rsid w:val="00645D38"/>
    <w:rsid w:val="00645F77"/>
    <w:rsid w:val="0064612A"/>
    <w:rsid w:val="006461B7"/>
    <w:rsid w:val="00646292"/>
    <w:rsid w:val="006465C4"/>
    <w:rsid w:val="00646832"/>
    <w:rsid w:val="00646917"/>
    <w:rsid w:val="006469AF"/>
    <w:rsid w:val="00646B23"/>
    <w:rsid w:val="00646D39"/>
    <w:rsid w:val="00647083"/>
    <w:rsid w:val="00647201"/>
    <w:rsid w:val="0064738F"/>
    <w:rsid w:val="0064747F"/>
    <w:rsid w:val="006474FD"/>
    <w:rsid w:val="0064750D"/>
    <w:rsid w:val="006477A2"/>
    <w:rsid w:val="00647C41"/>
    <w:rsid w:val="006509B7"/>
    <w:rsid w:val="00650B11"/>
    <w:rsid w:val="00650B46"/>
    <w:rsid w:val="00650C47"/>
    <w:rsid w:val="00650C4A"/>
    <w:rsid w:val="00650D85"/>
    <w:rsid w:val="0065117B"/>
    <w:rsid w:val="00651669"/>
    <w:rsid w:val="006519C5"/>
    <w:rsid w:val="00651B1B"/>
    <w:rsid w:val="00651B88"/>
    <w:rsid w:val="00651BBF"/>
    <w:rsid w:val="00651F84"/>
    <w:rsid w:val="0065226E"/>
    <w:rsid w:val="0065230D"/>
    <w:rsid w:val="00652398"/>
    <w:rsid w:val="00652638"/>
    <w:rsid w:val="00652923"/>
    <w:rsid w:val="00652A9C"/>
    <w:rsid w:val="00652ED2"/>
    <w:rsid w:val="00653173"/>
    <w:rsid w:val="0065322C"/>
    <w:rsid w:val="0065348E"/>
    <w:rsid w:val="006534C6"/>
    <w:rsid w:val="00653823"/>
    <w:rsid w:val="00653860"/>
    <w:rsid w:val="00653962"/>
    <w:rsid w:val="00653FB1"/>
    <w:rsid w:val="00655003"/>
    <w:rsid w:val="006558D0"/>
    <w:rsid w:val="006558FF"/>
    <w:rsid w:val="00655DAF"/>
    <w:rsid w:val="0065621D"/>
    <w:rsid w:val="0065628F"/>
    <w:rsid w:val="00656459"/>
    <w:rsid w:val="006566E0"/>
    <w:rsid w:val="00656991"/>
    <w:rsid w:val="00656B95"/>
    <w:rsid w:val="0065763A"/>
    <w:rsid w:val="006601D6"/>
    <w:rsid w:val="006607E9"/>
    <w:rsid w:val="00660AA8"/>
    <w:rsid w:val="00660AB6"/>
    <w:rsid w:val="00660E7E"/>
    <w:rsid w:val="00661423"/>
    <w:rsid w:val="00661622"/>
    <w:rsid w:val="0066294C"/>
    <w:rsid w:val="00662DB7"/>
    <w:rsid w:val="006638AD"/>
    <w:rsid w:val="00664010"/>
    <w:rsid w:val="006642DB"/>
    <w:rsid w:val="00664550"/>
    <w:rsid w:val="00664860"/>
    <w:rsid w:val="00664944"/>
    <w:rsid w:val="006653DC"/>
    <w:rsid w:val="00665714"/>
    <w:rsid w:val="00665AAF"/>
    <w:rsid w:val="00665AC6"/>
    <w:rsid w:val="00665D41"/>
    <w:rsid w:val="00665DBA"/>
    <w:rsid w:val="0066618F"/>
    <w:rsid w:val="0066635C"/>
    <w:rsid w:val="00666811"/>
    <w:rsid w:val="00666DD6"/>
    <w:rsid w:val="00667332"/>
    <w:rsid w:val="0066733A"/>
    <w:rsid w:val="006674FB"/>
    <w:rsid w:val="00667883"/>
    <w:rsid w:val="00667950"/>
    <w:rsid w:val="00670404"/>
    <w:rsid w:val="00670654"/>
    <w:rsid w:val="00671520"/>
    <w:rsid w:val="00671820"/>
    <w:rsid w:val="0067220D"/>
    <w:rsid w:val="00672890"/>
    <w:rsid w:val="006736D8"/>
    <w:rsid w:val="006736EF"/>
    <w:rsid w:val="0067375B"/>
    <w:rsid w:val="00673BF6"/>
    <w:rsid w:val="006742DD"/>
    <w:rsid w:val="00674765"/>
    <w:rsid w:val="006747CC"/>
    <w:rsid w:val="006748ED"/>
    <w:rsid w:val="006750DC"/>
    <w:rsid w:val="0067541A"/>
    <w:rsid w:val="006754D1"/>
    <w:rsid w:val="00675C4F"/>
    <w:rsid w:val="00676053"/>
    <w:rsid w:val="006760A1"/>
    <w:rsid w:val="00676283"/>
    <w:rsid w:val="006762BA"/>
    <w:rsid w:val="006765DD"/>
    <w:rsid w:val="00676941"/>
    <w:rsid w:val="00676C3F"/>
    <w:rsid w:val="00677B88"/>
    <w:rsid w:val="0068004A"/>
    <w:rsid w:val="00680325"/>
    <w:rsid w:val="0068071B"/>
    <w:rsid w:val="0068084A"/>
    <w:rsid w:val="00680DA6"/>
    <w:rsid w:val="0068111E"/>
    <w:rsid w:val="00681944"/>
    <w:rsid w:val="00681C37"/>
    <w:rsid w:val="00681D4E"/>
    <w:rsid w:val="00681D74"/>
    <w:rsid w:val="00681DCB"/>
    <w:rsid w:val="00681EF5"/>
    <w:rsid w:val="00682912"/>
    <w:rsid w:val="006829BE"/>
    <w:rsid w:val="00682A6E"/>
    <w:rsid w:val="00682EF3"/>
    <w:rsid w:val="00683599"/>
    <w:rsid w:val="006836F0"/>
    <w:rsid w:val="0068389B"/>
    <w:rsid w:val="00683C0B"/>
    <w:rsid w:val="00683E1C"/>
    <w:rsid w:val="00684D1F"/>
    <w:rsid w:val="00684E30"/>
    <w:rsid w:val="00684EA8"/>
    <w:rsid w:val="00685435"/>
    <w:rsid w:val="0068543C"/>
    <w:rsid w:val="00685479"/>
    <w:rsid w:val="0068595D"/>
    <w:rsid w:val="00685E51"/>
    <w:rsid w:val="00686F65"/>
    <w:rsid w:val="006873EC"/>
    <w:rsid w:val="00687C6F"/>
    <w:rsid w:val="00687FA6"/>
    <w:rsid w:val="00690143"/>
    <w:rsid w:val="006905D9"/>
    <w:rsid w:val="006906F6"/>
    <w:rsid w:val="00690811"/>
    <w:rsid w:val="0069098A"/>
    <w:rsid w:val="006911EE"/>
    <w:rsid w:val="00691457"/>
    <w:rsid w:val="00691509"/>
    <w:rsid w:val="00691932"/>
    <w:rsid w:val="006920D3"/>
    <w:rsid w:val="00692303"/>
    <w:rsid w:val="00693189"/>
    <w:rsid w:val="006932A0"/>
    <w:rsid w:val="00693578"/>
    <w:rsid w:val="00693636"/>
    <w:rsid w:val="00693DE1"/>
    <w:rsid w:val="006941E2"/>
    <w:rsid w:val="0069432C"/>
    <w:rsid w:val="006945BD"/>
    <w:rsid w:val="00694854"/>
    <w:rsid w:val="00694DE6"/>
    <w:rsid w:val="00695BFA"/>
    <w:rsid w:val="006960A2"/>
    <w:rsid w:val="00697150"/>
    <w:rsid w:val="00697449"/>
    <w:rsid w:val="00697A35"/>
    <w:rsid w:val="00697B9A"/>
    <w:rsid w:val="00697BFC"/>
    <w:rsid w:val="006A00C6"/>
    <w:rsid w:val="006A013E"/>
    <w:rsid w:val="006A0485"/>
    <w:rsid w:val="006A06EB"/>
    <w:rsid w:val="006A0764"/>
    <w:rsid w:val="006A0B75"/>
    <w:rsid w:val="006A0C1A"/>
    <w:rsid w:val="006A0E62"/>
    <w:rsid w:val="006A0EAE"/>
    <w:rsid w:val="006A0F2A"/>
    <w:rsid w:val="006A134A"/>
    <w:rsid w:val="006A1388"/>
    <w:rsid w:val="006A16C0"/>
    <w:rsid w:val="006A1AF8"/>
    <w:rsid w:val="006A2796"/>
    <w:rsid w:val="006A2900"/>
    <w:rsid w:val="006A294C"/>
    <w:rsid w:val="006A295F"/>
    <w:rsid w:val="006A2C58"/>
    <w:rsid w:val="006A2CD6"/>
    <w:rsid w:val="006A2E7F"/>
    <w:rsid w:val="006A33E2"/>
    <w:rsid w:val="006A389A"/>
    <w:rsid w:val="006A3C68"/>
    <w:rsid w:val="006A40F9"/>
    <w:rsid w:val="006A4721"/>
    <w:rsid w:val="006A483C"/>
    <w:rsid w:val="006A4D0E"/>
    <w:rsid w:val="006A4ED6"/>
    <w:rsid w:val="006A5250"/>
    <w:rsid w:val="006A55FA"/>
    <w:rsid w:val="006A63B9"/>
    <w:rsid w:val="006A6934"/>
    <w:rsid w:val="006A6AEB"/>
    <w:rsid w:val="006A6C80"/>
    <w:rsid w:val="006A6E30"/>
    <w:rsid w:val="006A6FCA"/>
    <w:rsid w:val="006A7591"/>
    <w:rsid w:val="006A79AB"/>
    <w:rsid w:val="006A79FB"/>
    <w:rsid w:val="006A7A67"/>
    <w:rsid w:val="006B02CD"/>
    <w:rsid w:val="006B0509"/>
    <w:rsid w:val="006B0B1C"/>
    <w:rsid w:val="006B0B97"/>
    <w:rsid w:val="006B12D6"/>
    <w:rsid w:val="006B13AA"/>
    <w:rsid w:val="006B164C"/>
    <w:rsid w:val="006B19D1"/>
    <w:rsid w:val="006B1B55"/>
    <w:rsid w:val="006B1FF6"/>
    <w:rsid w:val="006B21B1"/>
    <w:rsid w:val="006B24CF"/>
    <w:rsid w:val="006B29D6"/>
    <w:rsid w:val="006B35FA"/>
    <w:rsid w:val="006B3703"/>
    <w:rsid w:val="006B38E3"/>
    <w:rsid w:val="006B398C"/>
    <w:rsid w:val="006B3E07"/>
    <w:rsid w:val="006B40CD"/>
    <w:rsid w:val="006B46EB"/>
    <w:rsid w:val="006B490D"/>
    <w:rsid w:val="006B4A85"/>
    <w:rsid w:val="006B5022"/>
    <w:rsid w:val="006B5365"/>
    <w:rsid w:val="006B536A"/>
    <w:rsid w:val="006B5760"/>
    <w:rsid w:val="006B58D9"/>
    <w:rsid w:val="006B59D1"/>
    <w:rsid w:val="006B5E93"/>
    <w:rsid w:val="006B60F8"/>
    <w:rsid w:val="006B61C8"/>
    <w:rsid w:val="006B65B2"/>
    <w:rsid w:val="006B6692"/>
    <w:rsid w:val="006B6B7E"/>
    <w:rsid w:val="006B7575"/>
    <w:rsid w:val="006B78B1"/>
    <w:rsid w:val="006B7DE5"/>
    <w:rsid w:val="006C004C"/>
    <w:rsid w:val="006C01F1"/>
    <w:rsid w:val="006C0425"/>
    <w:rsid w:val="006C0E83"/>
    <w:rsid w:val="006C1649"/>
    <w:rsid w:val="006C174D"/>
    <w:rsid w:val="006C1808"/>
    <w:rsid w:val="006C1868"/>
    <w:rsid w:val="006C2075"/>
    <w:rsid w:val="006C2692"/>
    <w:rsid w:val="006C2EA8"/>
    <w:rsid w:val="006C32F6"/>
    <w:rsid w:val="006C332C"/>
    <w:rsid w:val="006C3361"/>
    <w:rsid w:val="006C36C9"/>
    <w:rsid w:val="006C3FE6"/>
    <w:rsid w:val="006C4324"/>
    <w:rsid w:val="006C4441"/>
    <w:rsid w:val="006C4816"/>
    <w:rsid w:val="006C4A99"/>
    <w:rsid w:val="006C4AF3"/>
    <w:rsid w:val="006C50E8"/>
    <w:rsid w:val="006C5A6E"/>
    <w:rsid w:val="006C5AAB"/>
    <w:rsid w:val="006C5B74"/>
    <w:rsid w:val="006C5C52"/>
    <w:rsid w:val="006C5F2A"/>
    <w:rsid w:val="006C5F3A"/>
    <w:rsid w:val="006C6C71"/>
    <w:rsid w:val="006C797B"/>
    <w:rsid w:val="006C7ABB"/>
    <w:rsid w:val="006C7BF6"/>
    <w:rsid w:val="006D0653"/>
    <w:rsid w:val="006D09E2"/>
    <w:rsid w:val="006D0BBD"/>
    <w:rsid w:val="006D0E24"/>
    <w:rsid w:val="006D0E57"/>
    <w:rsid w:val="006D0F3E"/>
    <w:rsid w:val="006D1244"/>
    <w:rsid w:val="006D1295"/>
    <w:rsid w:val="006D144C"/>
    <w:rsid w:val="006D178E"/>
    <w:rsid w:val="006D1809"/>
    <w:rsid w:val="006D1AD3"/>
    <w:rsid w:val="006D212A"/>
    <w:rsid w:val="006D240F"/>
    <w:rsid w:val="006D26A7"/>
    <w:rsid w:val="006D29E0"/>
    <w:rsid w:val="006D3570"/>
    <w:rsid w:val="006D3701"/>
    <w:rsid w:val="006D3C6E"/>
    <w:rsid w:val="006D3EA4"/>
    <w:rsid w:val="006D4101"/>
    <w:rsid w:val="006D4323"/>
    <w:rsid w:val="006D464D"/>
    <w:rsid w:val="006D4A54"/>
    <w:rsid w:val="006D4BBB"/>
    <w:rsid w:val="006D4BC6"/>
    <w:rsid w:val="006D4BE3"/>
    <w:rsid w:val="006D4D21"/>
    <w:rsid w:val="006D5C9B"/>
    <w:rsid w:val="006D61E7"/>
    <w:rsid w:val="006D65DC"/>
    <w:rsid w:val="006D672A"/>
    <w:rsid w:val="006D68EE"/>
    <w:rsid w:val="006D728A"/>
    <w:rsid w:val="006D7372"/>
    <w:rsid w:val="006D73D1"/>
    <w:rsid w:val="006D7CE0"/>
    <w:rsid w:val="006E078A"/>
    <w:rsid w:val="006E0AC2"/>
    <w:rsid w:val="006E0AC5"/>
    <w:rsid w:val="006E0D82"/>
    <w:rsid w:val="006E0EA3"/>
    <w:rsid w:val="006E0FAD"/>
    <w:rsid w:val="006E0FEE"/>
    <w:rsid w:val="006E1278"/>
    <w:rsid w:val="006E15C2"/>
    <w:rsid w:val="006E17C6"/>
    <w:rsid w:val="006E20E5"/>
    <w:rsid w:val="006E211D"/>
    <w:rsid w:val="006E2217"/>
    <w:rsid w:val="006E31D9"/>
    <w:rsid w:val="006E3348"/>
    <w:rsid w:val="006E3389"/>
    <w:rsid w:val="006E344B"/>
    <w:rsid w:val="006E36E5"/>
    <w:rsid w:val="006E3808"/>
    <w:rsid w:val="006E3BDB"/>
    <w:rsid w:val="006E432E"/>
    <w:rsid w:val="006E46EB"/>
    <w:rsid w:val="006E46F2"/>
    <w:rsid w:val="006E4B0D"/>
    <w:rsid w:val="006E4CCF"/>
    <w:rsid w:val="006E4DC4"/>
    <w:rsid w:val="006E55F3"/>
    <w:rsid w:val="006E56C1"/>
    <w:rsid w:val="006E5BC4"/>
    <w:rsid w:val="006E64F6"/>
    <w:rsid w:val="006E6A27"/>
    <w:rsid w:val="006E70B1"/>
    <w:rsid w:val="006E757F"/>
    <w:rsid w:val="006E7B67"/>
    <w:rsid w:val="006E7E80"/>
    <w:rsid w:val="006F0039"/>
    <w:rsid w:val="006F019C"/>
    <w:rsid w:val="006F0503"/>
    <w:rsid w:val="006F05CB"/>
    <w:rsid w:val="006F0747"/>
    <w:rsid w:val="006F087E"/>
    <w:rsid w:val="006F0D39"/>
    <w:rsid w:val="006F0ED8"/>
    <w:rsid w:val="006F0F37"/>
    <w:rsid w:val="006F1168"/>
    <w:rsid w:val="006F1171"/>
    <w:rsid w:val="006F1462"/>
    <w:rsid w:val="006F14E1"/>
    <w:rsid w:val="006F168A"/>
    <w:rsid w:val="006F17B0"/>
    <w:rsid w:val="006F185A"/>
    <w:rsid w:val="006F230D"/>
    <w:rsid w:val="006F2605"/>
    <w:rsid w:val="006F270B"/>
    <w:rsid w:val="006F2E6A"/>
    <w:rsid w:val="006F33FF"/>
    <w:rsid w:val="006F364B"/>
    <w:rsid w:val="006F395D"/>
    <w:rsid w:val="006F3B67"/>
    <w:rsid w:val="006F40EE"/>
    <w:rsid w:val="006F41D6"/>
    <w:rsid w:val="006F42F1"/>
    <w:rsid w:val="006F4C19"/>
    <w:rsid w:val="006F5F6F"/>
    <w:rsid w:val="006F60FB"/>
    <w:rsid w:val="006F6E95"/>
    <w:rsid w:val="006F7631"/>
    <w:rsid w:val="006F764A"/>
    <w:rsid w:val="006F78F9"/>
    <w:rsid w:val="006F7FB5"/>
    <w:rsid w:val="00700071"/>
    <w:rsid w:val="00700429"/>
    <w:rsid w:val="00700999"/>
    <w:rsid w:val="00700F46"/>
    <w:rsid w:val="00700FF1"/>
    <w:rsid w:val="00701748"/>
    <w:rsid w:val="007018C0"/>
    <w:rsid w:val="0070199F"/>
    <w:rsid w:val="00701AE0"/>
    <w:rsid w:val="00701CE5"/>
    <w:rsid w:val="00701FB2"/>
    <w:rsid w:val="007020D6"/>
    <w:rsid w:val="00702369"/>
    <w:rsid w:val="00702621"/>
    <w:rsid w:val="007026E0"/>
    <w:rsid w:val="00702F0D"/>
    <w:rsid w:val="00703475"/>
    <w:rsid w:val="00703AAA"/>
    <w:rsid w:val="00704BAF"/>
    <w:rsid w:val="00704C8A"/>
    <w:rsid w:val="007059E1"/>
    <w:rsid w:val="00705C8A"/>
    <w:rsid w:val="00705D0B"/>
    <w:rsid w:val="00705E81"/>
    <w:rsid w:val="00705F51"/>
    <w:rsid w:val="00705FCD"/>
    <w:rsid w:val="007060F4"/>
    <w:rsid w:val="0070692C"/>
    <w:rsid w:val="00707046"/>
    <w:rsid w:val="007071D2"/>
    <w:rsid w:val="007074F1"/>
    <w:rsid w:val="007075D9"/>
    <w:rsid w:val="00707608"/>
    <w:rsid w:val="00707863"/>
    <w:rsid w:val="007078A8"/>
    <w:rsid w:val="00707DE2"/>
    <w:rsid w:val="007101D9"/>
    <w:rsid w:val="007107F6"/>
    <w:rsid w:val="007110C5"/>
    <w:rsid w:val="00711399"/>
    <w:rsid w:val="00711488"/>
    <w:rsid w:val="00711A5F"/>
    <w:rsid w:val="0071213C"/>
    <w:rsid w:val="007121FE"/>
    <w:rsid w:val="00712263"/>
    <w:rsid w:val="00712F6B"/>
    <w:rsid w:val="007138E1"/>
    <w:rsid w:val="0071398F"/>
    <w:rsid w:val="00713B52"/>
    <w:rsid w:val="00714119"/>
    <w:rsid w:val="007147FE"/>
    <w:rsid w:val="007151EB"/>
    <w:rsid w:val="00715248"/>
    <w:rsid w:val="007152A9"/>
    <w:rsid w:val="007159EE"/>
    <w:rsid w:val="00715CE9"/>
    <w:rsid w:val="00715D0C"/>
    <w:rsid w:val="007162A8"/>
    <w:rsid w:val="007167B9"/>
    <w:rsid w:val="00716FF6"/>
    <w:rsid w:val="00717E4F"/>
    <w:rsid w:val="007201E2"/>
    <w:rsid w:val="00720323"/>
    <w:rsid w:val="00720420"/>
    <w:rsid w:val="0072058D"/>
    <w:rsid w:val="00720628"/>
    <w:rsid w:val="00720D2E"/>
    <w:rsid w:val="00720E85"/>
    <w:rsid w:val="00721BCF"/>
    <w:rsid w:val="00721E4C"/>
    <w:rsid w:val="007222A6"/>
    <w:rsid w:val="007223CC"/>
    <w:rsid w:val="0072273A"/>
    <w:rsid w:val="00722A5E"/>
    <w:rsid w:val="007231D0"/>
    <w:rsid w:val="007232D5"/>
    <w:rsid w:val="00723DF8"/>
    <w:rsid w:val="00724144"/>
    <w:rsid w:val="00724222"/>
    <w:rsid w:val="00724251"/>
    <w:rsid w:val="00724545"/>
    <w:rsid w:val="0072497E"/>
    <w:rsid w:val="00724C50"/>
    <w:rsid w:val="00725215"/>
    <w:rsid w:val="00725503"/>
    <w:rsid w:val="00725667"/>
    <w:rsid w:val="00725C29"/>
    <w:rsid w:val="00725CBD"/>
    <w:rsid w:val="00725FFF"/>
    <w:rsid w:val="007265BE"/>
    <w:rsid w:val="00726608"/>
    <w:rsid w:val="00726780"/>
    <w:rsid w:val="007271D1"/>
    <w:rsid w:val="00727240"/>
    <w:rsid w:val="00727D0C"/>
    <w:rsid w:val="00727D41"/>
    <w:rsid w:val="00727D68"/>
    <w:rsid w:val="007305D8"/>
    <w:rsid w:val="007306D8"/>
    <w:rsid w:val="007309A7"/>
    <w:rsid w:val="007315D4"/>
    <w:rsid w:val="00731717"/>
    <w:rsid w:val="00732434"/>
    <w:rsid w:val="00732478"/>
    <w:rsid w:val="007325FF"/>
    <w:rsid w:val="007328C5"/>
    <w:rsid w:val="00732C53"/>
    <w:rsid w:val="007331B6"/>
    <w:rsid w:val="00733723"/>
    <w:rsid w:val="007339C9"/>
    <w:rsid w:val="00733C51"/>
    <w:rsid w:val="00733FE2"/>
    <w:rsid w:val="0073473B"/>
    <w:rsid w:val="0073546C"/>
    <w:rsid w:val="007354B4"/>
    <w:rsid w:val="00735968"/>
    <w:rsid w:val="00735C87"/>
    <w:rsid w:val="007360F4"/>
    <w:rsid w:val="00736172"/>
    <w:rsid w:val="00736DDA"/>
    <w:rsid w:val="00737039"/>
    <w:rsid w:val="00737089"/>
    <w:rsid w:val="00737188"/>
    <w:rsid w:val="00737204"/>
    <w:rsid w:val="007375A1"/>
    <w:rsid w:val="00737B51"/>
    <w:rsid w:val="00737BC1"/>
    <w:rsid w:val="00737BC8"/>
    <w:rsid w:val="007401D0"/>
    <w:rsid w:val="007401F6"/>
    <w:rsid w:val="007408B1"/>
    <w:rsid w:val="00740B09"/>
    <w:rsid w:val="00741C12"/>
    <w:rsid w:val="00741E1A"/>
    <w:rsid w:val="007424CA"/>
    <w:rsid w:val="007425B8"/>
    <w:rsid w:val="007428C0"/>
    <w:rsid w:val="00742A46"/>
    <w:rsid w:val="00742C02"/>
    <w:rsid w:val="00742CFA"/>
    <w:rsid w:val="00742E68"/>
    <w:rsid w:val="00743044"/>
    <w:rsid w:val="0074370B"/>
    <w:rsid w:val="00743C1A"/>
    <w:rsid w:val="00743D0A"/>
    <w:rsid w:val="00743FC9"/>
    <w:rsid w:val="00744258"/>
    <w:rsid w:val="007446E7"/>
    <w:rsid w:val="007449D7"/>
    <w:rsid w:val="00744A91"/>
    <w:rsid w:val="00744C16"/>
    <w:rsid w:val="00744F34"/>
    <w:rsid w:val="0074505F"/>
    <w:rsid w:val="00745073"/>
    <w:rsid w:val="00745330"/>
    <w:rsid w:val="00745932"/>
    <w:rsid w:val="00746350"/>
    <w:rsid w:val="00746450"/>
    <w:rsid w:val="00746AAF"/>
    <w:rsid w:val="00746CA9"/>
    <w:rsid w:val="00747033"/>
    <w:rsid w:val="00747061"/>
    <w:rsid w:val="007477AA"/>
    <w:rsid w:val="00747A82"/>
    <w:rsid w:val="00751572"/>
    <w:rsid w:val="00751963"/>
    <w:rsid w:val="00751F01"/>
    <w:rsid w:val="007522D7"/>
    <w:rsid w:val="00752607"/>
    <w:rsid w:val="00752609"/>
    <w:rsid w:val="00753710"/>
    <w:rsid w:val="00753A1D"/>
    <w:rsid w:val="007543E4"/>
    <w:rsid w:val="0075446F"/>
    <w:rsid w:val="007546CB"/>
    <w:rsid w:val="00754DA9"/>
    <w:rsid w:val="0075589C"/>
    <w:rsid w:val="00755CE1"/>
    <w:rsid w:val="00755FD2"/>
    <w:rsid w:val="00755FEC"/>
    <w:rsid w:val="007562F5"/>
    <w:rsid w:val="00756492"/>
    <w:rsid w:val="00756A9E"/>
    <w:rsid w:val="00756CAA"/>
    <w:rsid w:val="00756FD7"/>
    <w:rsid w:val="0075784F"/>
    <w:rsid w:val="00757914"/>
    <w:rsid w:val="00757E13"/>
    <w:rsid w:val="00760295"/>
    <w:rsid w:val="00760333"/>
    <w:rsid w:val="00760AF6"/>
    <w:rsid w:val="007613A7"/>
    <w:rsid w:val="007613ED"/>
    <w:rsid w:val="00761DCB"/>
    <w:rsid w:val="007626AD"/>
    <w:rsid w:val="007628E7"/>
    <w:rsid w:val="00762956"/>
    <w:rsid w:val="00762F7B"/>
    <w:rsid w:val="00763084"/>
    <w:rsid w:val="00763DCB"/>
    <w:rsid w:val="00763E52"/>
    <w:rsid w:val="00763EAE"/>
    <w:rsid w:val="00764679"/>
    <w:rsid w:val="007646AA"/>
    <w:rsid w:val="00764B84"/>
    <w:rsid w:val="00765014"/>
    <w:rsid w:val="0076567F"/>
    <w:rsid w:val="00765709"/>
    <w:rsid w:val="00765A11"/>
    <w:rsid w:val="00765CCE"/>
    <w:rsid w:val="00766252"/>
    <w:rsid w:val="00766636"/>
    <w:rsid w:val="007666BD"/>
    <w:rsid w:val="007668A5"/>
    <w:rsid w:val="00766B62"/>
    <w:rsid w:val="0076778E"/>
    <w:rsid w:val="00767E4F"/>
    <w:rsid w:val="00767EB0"/>
    <w:rsid w:val="00767EFF"/>
    <w:rsid w:val="007700DF"/>
    <w:rsid w:val="00770601"/>
    <w:rsid w:val="00770D7C"/>
    <w:rsid w:val="00771767"/>
    <w:rsid w:val="007718C9"/>
    <w:rsid w:val="007718DF"/>
    <w:rsid w:val="007719F8"/>
    <w:rsid w:val="00772BA3"/>
    <w:rsid w:val="0077371A"/>
    <w:rsid w:val="00774386"/>
    <w:rsid w:val="00774B5F"/>
    <w:rsid w:val="00774D8C"/>
    <w:rsid w:val="00774F68"/>
    <w:rsid w:val="007752B5"/>
    <w:rsid w:val="0077560A"/>
    <w:rsid w:val="00775D04"/>
    <w:rsid w:val="00775D27"/>
    <w:rsid w:val="00776474"/>
    <w:rsid w:val="0077655C"/>
    <w:rsid w:val="007769CE"/>
    <w:rsid w:val="00776D0F"/>
    <w:rsid w:val="007776EB"/>
    <w:rsid w:val="00777921"/>
    <w:rsid w:val="00777AB0"/>
    <w:rsid w:val="00777C29"/>
    <w:rsid w:val="00777CEB"/>
    <w:rsid w:val="00777E8B"/>
    <w:rsid w:val="00777EBB"/>
    <w:rsid w:val="00780411"/>
    <w:rsid w:val="007811B4"/>
    <w:rsid w:val="007815F4"/>
    <w:rsid w:val="00781C53"/>
    <w:rsid w:val="00782317"/>
    <w:rsid w:val="00782D20"/>
    <w:rsid w:val="00782D98"/>
    <w:rsid w:val="00782DFD"/>
    <w:rsid w:val="00783364"/>
    <w:rsid w:val="007834C3"/>
    <w:rsid w:val="00783CB6"/>
    <w:rsid w:val="00783DF2"/>
    <w:rsid w:val="00784085"/>
    <w:rsid w:val="00784903"/>
    <w:rsid w:val="00784D39"/>
    <w:rsid w:val="00784F02"/>
    <w:rsid w:val="007853D2"/>
    <w:rsid w:val="0078543C"/>
    <w:rsid w:val="00785CEC"/>
    <w:rsid w:val="007862A0"/>
    <w:rsid w:val="00786622"/>
    <w:rsid w:val="00786A22"/>
    <w:rsid w:val="0078703B"/>
    <w:rsid w:val="00787159"/>
    <w:rsid w:val="0078795F"/>
    <w:rsid w:val="00787B8E"/>
    <w:rsid w:val="00787F35"/>
    <w:rsid w:val="007900C4"/>
    <w:rsid w:val="0079077F"/>
    <w:rsid w:val="007907A5"/>
    <w:rsid w:val="0079105E"/>
    <w:rsid w:val="007911C2"/>
    <w:rsid w:val="00791316"/>
    <w:rsid w:val="00791903"/>
    <w:rsid w:val="00791F91"/>
    <w:rsid w:val="007922AE"/>
    <w:rsid w:val="007925CA"/>
    <w:rsid w:val="00792697"/>
    <w:rsid w:val="007929D3"/>
    <w:rsid w:val="00792AC1"/>
    <w:rsid w:val="007931BD"/>
    <w:rsid w:val="00793219"/>
    <w:rsid w:val="00793246"/>
    <w:rsid w:val="007937AA"/>
    <w:rsid w:val="00793DF3"/>
    <w:rsid w:val="00793F11"/>
    <w:rsid w:val="007944FC"/>
    <w:rsid w:val="00794A62"/>
    <w:rsid w:val="00794CEE"/>
    <w:rsid w:val="007958DE"/>
    <w:rsid w:val="00795CA3"/>
    <w:rsid w:val="00795FE8"/>
    <w:rsid w:val="007963BF"/>
    <w:rsid w:val="0079680B"/>
    <w:rsid w:val="00796CD1"/>
    <w:rsid w:val="00797580"/>
    <w:rsid w:val="0079783E"/>
    <w:rsid w:val="00797D8E"/>
    <w:rsid w:val="00797E2E"/>
    <w:rsid w:val="007A0352"/>
    <w:rsid w:val="007A081A"/>
    <w:rsid w:val="007A0B0F"/>
    <w:rsid w:val="007A1671"/>
    <w:rsid w:val="007A220E"/>
    <w:rsid w:val="007A25EC"/>
    <w:rsid w:val="007A2D20"/>
    <w:rsid w:val="007A2D43"/>
    <w:rsid w:val="007A2FFD"/>
    <w:rsid w:val="007A32AD"/>
    <w:rsid w:val="007A3463"/>
    <w:rsid w:val="007A354C"/>
    <w:rsid w:val="007A390E"/>
    <w:rsid w:val="007A3D01"/>
    <w:rsid w:val="007A417B"/>
    <w:rsid w:val="007A4403"/>
    <w:rsid w:val="007A4576"/>
    <w:rsid w:val="007A5630"/>
    <w:rsid w:val="007A58BB"/>
    <w:rsid w:val="007A5AB7"/>
    <w:rsid w:val="007A5D72"/>
    <w:rsid w:val="007A5FB5"/>
    <w:rsid w:val="007A6140"/>
    <w:rsid w:val="007A630F"/>
    <w:rsid w:val="007A6BF0"/>
    <w:rsid w:val="007A72C1"/>
    <w:rsid w:val="007A7909"/>
    <w:rsid w:val="007A7A2A"/>
    <w:rsid w:val="007A7B57"/>
    <w:rsid w:val="007A7BA3"/>
    <w:rsid w:val="007A7BC1"/>
    <w:rsid w:val="007A7D79"/>
    <w:rsid w:val="007A7FC3"/>
    <w:rsid w:val="007B00D1"/>
    <w:rsid w:val="007B04F0"/>
    <w:rsid w:val="007B17DB"/>
    <w:rsid w:val="007B1CE7"/>
    <w:rsid w:val="007B1EF0"/>
    <w:rsid w:val="007B22DA"/>
    <w:rsid w:val="007B26A8"/>
    <w:rsid w:val="007B26BF"/>
    <w:rsid w:val="007B26CC"/>
    <w:rsid w:val="007B2CD4"/>
    <w:rsid w:val="007B36A0"/>
    <w:rsid w:val="007B3B26"/>
    <w:rsid w:val="007B4304"/>
    <w:rsid w:val="007B433D"/>
    <w:rsid w:val="007B4491"/>
    <w:rsid w:val="007B4E64"/>
    <w:rsid w:val="007B4FDF"/>
    <w:rsid w:val="007B565E"/>
    <w:rsid w:val="007B57CF"/>
    <w:rsid w:val="007B594E"/>
    <w:rsid w:val="007B5E9A"/>
    <w:rsid w:val="007B6955"/>
    <w:rsid w:val="007B6A53"/>
    <w:rsid w:val="007B6C70"/>
    <w:rsid w:val="007B6F56"/>
    <w:rsid w:val="007B78A0"/>
    <w:rsid w:val="007B7A13"/>
    <w:rsid w:val="007C03D8"/>
    <w:rsid w:val="007C093F"/>
    <w:rsid w:val="007C0A8B"/>
    <w:rsid w:val="007C0ACE"/>
    <w:rsid w:val="007C0C5A"/>
    <w:rsid w:val="007C1001"/>
    <w:rsid w:val="007C1385"/>
    <w:rsid w:val="007C1423"/>
    <w:rsid w:val="007C177E"/>
    <w:rsid w:val="007C1B49"/>
    <w:rsid w:val="007C2137"/>
    <w:rsid w:val="007C23D7"/>
    <w:rsid w:val="007C2536"/>
    <w:rsid w:val="007C26A5"/>
    <w:rsid w:val="007C320D"/>
    <w:rsid w:val="007C321B"/>
    <w:rsid w:val="007C3423"/>
    <w:rsid w:val="007C36E6"/>
    <w:rsid w:val="007C378A"/>
    <w:rsid w:val="007C3D5A"/>
    <w:rsid w:val="007C3E1B"/>
    <w:rsid w:val="007C3F50"/>
    <w:rsid w:val="007C419C"/>
    <w:rsid w:val="007C4444"/>
    <w:rsid w:val="007C4EF7"/>
    <w:rsid w:val="007C4FFE"/>
    <w:rsid w:val="007C51E5"/>
    <w:rsid w:val="007C5344"/>
    <w:rsid w:val="007C5EBB"/>
    <w:rsid w:val="007C620C"/>
    <w:rsid w:val="007C6FBF"/>
    <w:rsid w:val="007C74F0"/>
    <w:rsid w:val="007C7CAF"/>
    <w:rsid w:val="007C7F19"/>
    <w:rsid w:val="007C7FD4"/>
    <w:rsid w:val="007D009D"/>
    <w:rsid w:val="007D04FB"/>
    <w:rsid w:val="007D0BC0"/>
    <w:rsid w:val="007D10F1"/>
    <w:rsid w:val="007D162F"/>
    <w:rsid w:val="007D16BD"/>
    <w:rsid w:val="007D1762"/>
    <w:rsid w:val="007D1FD4"/>
    <w:rsid w:val="007D2986"/>
    <w:rsid w:val="007D2B7E"/>
    <w:rsid w:val="007D358F"/>
    <w:rsid w:val="007D365A"/>
    <w:rsid w:val="007D3944"/>
    <w:rsid w:val="007D3BC4"/>
    <w:rsid w:val="007D3EB4"/>
    <w:rsid w:val="007D421E"/>
    <w:rsid w:val="007D43B8"/>
    <w:rsid w:val="007D4820"/>
    <w:rsid w:val="007D4BEB"/>
    <w:rsid w:val="007D5AF7"/>
    <w:rsid w:val="007D5B20"/>
    <w:rsid w:val="007D5D5F"/>
    <w:rsid w:val="007D6485"/>
    <w:rsid w:val="007D697A"/>
    <w:rsid w:val="007D6FF8"/>
    <w:rsid w:val="007D70D3"/>
    <w:rsid w:val="007D7411"/>
    <w:rsid w:val="007D77D0"/>
    <w:rsid w:val="007D7FC0"/>
    <w:rsid w:val="007E031A"/>
    <w:rsid w:val="007E0454"/>
    <w:rsid w:val="007E0A36"/>
    <w:rsid w:val="007E0C26"/>
    <w:rsid w:val="007E1363"/>
    <w:rsid w:val="007E15B7"/>
    <w:rsid w:val="007E182E"/>
    <w:rsid w:val="007E226C"/>
    <w:rsid w:val="007E2346"/>
    <w:rsid w:val="007E241A"/>
    <w:rsid w:val="007E2631"/>
    <w:rsid w:val="007E2AA1"/>
    <w:rsid w:val="007E3593"/>
    <w:rsid w:val="007E37C6"/>
    <w:rsid w:val="007E385E"/>
    <w:rsid w:val="007E3A51"/>
    <w:rsid w:val="007E3A60"/>
    <w:rsid w:val="007E41BE"/>
    <w:rsid w:val="007E5164"/>
    <w:rsid w:val="007E5381"/>
    <w:rsid w:val="007E5848"/>
    <w:rsid w:val="007E59D3"/>
    <w:rsid w:val="007E5B26"/>
    <w:rsid w:val="007E5C23"/>
    <w:rsid w:val="007E5D18"/>
    <w:rsid w:val="007E5EB9"/>
    <w:rsid w:val="007E60D2"/>
    <w:rsid w:val="007E6446"/>
    <w:rsid w:val="007E6690"/>
    <w:rsid w:val="007E7473"/>
    <w:rsid w:val="007E74F2"/>
    <w:rsid w:val="007E76FE"/>
    <w:rsid w:val="007E7BFE"/>
    <w:rsid w:val="007E7C6D"/>
    <w:rsid w:val="007E7E33"/>
    <w:rsid w:val="007F0653"/>
    <w:rsid w:val="007F0AC5"/>
    <w:rsid w:val="007F0BC9"/>
    <w:rsid w:val="007F0F52"/>
    <w:rsid w:val="007F1C39"/>
    <w:rsid w:val="007F1FED"/>
    <w:rsid w:val="007F22D6"/>
    <w:rsid w:val="007F23A8"/>
    <w:rsid w:val="007F2AF0"/>
    <w:rsid w:val="007F2D20"/>
    <w:rsid w:val="007F2EAC"/>
    <w:rsid w:val="007F3325"/>
    <w:rsid w:val="007F344B"/>
    <w:rsid w:val="007F3560"/>
    <w:rsid w:val="007F4697"/>
    <w:rsid w:val="007F48F7"/>
    <w:rsid w:val="007F4CC1"/>
    <w:rsid w:val="007F4CD6"/>
    <w:rsid w:val="007F52A2"/>
    <w:rsid w:val="007F54B3"/>
    <w:rsid w:val="007F54D4"/>
    <w:rsid w:val="007F5637"/>
    <w:rsid w:val="007F5DCF"/>
    <w:rsid w:val="007F5F5E"/>
    <w:rsid w:val="007F6B6D"/>
    <w:rsid w:val="007F6C7F"/>
    <w:rsid w:val="007F6FA0"/>
    <w:rsid w:val="007F71FF"/>
    <w:rsid w:val="007F7413"/>
    <w:rsid w:val="007F7EB2"/>
    <w:rsid w:val="00800062"/>
    <w:rsid w:val="008007A4"/>
    <w:rsid w:val="00800A17"/>
    <w:rsid w:val="00800B19"/>
    <w:rsid w:val="008025D0"/>
    <w:rsid w:val="0080272A"/>
    <w:rsid w:val="00802799"/>
    <w:rsid w:val="00802987"/>
    <w:rsid w:val="00803152"/>
    <w:rsid w:val="00803584"/>
    <w:rsid w:val="00803817"/>
    <w:rsid w:val="00803990"/>
    <w:rsid w:val="00803F1B"/>
    <w:rsid w:val="00804094"/>
    <w:rsid w:val="00804458"/>
    <w:rsid w:val="008045C7"/>
    <w:rsid w:val="00804B96"/>
    <w:rsid w:val="00804C1B"/>
    <w:rsid w:val="00804C63"/>
    <w:rsid w:val="00805BFA"/>
    <w:rsid w:val="00806BE3"/>
    <w:rsid w:val="00806C44"/>
    <w:rsid w:val="00806F29"/>
    <w:rsid w:val="0080778C"/>
    <w:rsid w:val="00807D10"/>
    <w:rsid w:val="008102A8"/>
    <w:rsid w:val="008108B9"/>
    <w:rsid w:val="00810E09"/>
    <w:rsid w:val="00810EEE"/>
    <w:rsid w:val="008114F9"/>
    <w:rsid w:val="0081160F"/>
    <w:rsid w:val="00811DE8"/>
    <w:rsid w:val="00812335"/>
    <w:rsid w:val="00812965"/>
    <w:rsid w:val="0081339D"/>
    <w:rsid w:val="00813B3F"/>
    <w:rsid w:val="00813CCE"/>
    <w:rsid w:val="00813E52"/>
    <w:rsid w:val="0081428B"/>
    <w:rsid w:val="0081437E"/>
    <w:rsid w:val="008143B4"/>
    <w:rsid w:val="00814605"/>
    <w:rsid w:val="008147C9"/>
    <w:rsid w:val="0081490A"/>
    <w:rsid w:val="00814A20"/>
    <w:rsid w:val="00814BF6"/>
    <w:rsid w:val="00815EF9"/>
    <w:rsid w:val="00816002"/>
    <w:rsid w:val="00816260"/>
    <w:rsid w:val="0081651B"/>
    <w:rsid w:val="00816538"/>
    <w:rsid w:val="00816815"/>
    <w:rsid w:val="008168E5"/>
    <w:rsid w:val="00816A54"/>
    <w:rsid w:val="00816BF5"/>
    <w:rsid w:val="00816FFD"/>
    <w:rsid w:val="0081737E"/>
    <w:rsid w:val="008177A9"/>
    <w:rsid w:val="00817A54"/>
    <w:rsid w:val="00817B94"/>
    <w:rsid w:val="00817D19"/>
    <w:rsid w:val="00817D5A"/>
    <w:rsid w:val="00817E41"/>
    <w:rsid w:val="00817EFA"/>
    <w:rsid w:val="00820177"/>
    <w:rsid w:val="00820269"/>
    <w:rsid w:val="00820552"/>
    <w:rsid w:val="00820667"/>
    <w:rsid w:val="0082084D"/>
    <w:rsid w:val="00820DE9"/>
    <w:rsid w:val="00820E90"/>
    <w:rsid w:val="00821185"/>
    <w:rsid w:val="0082177F"/>
    <w:rsid w:val="00822902"/>
    <w:rsid w:val="00822940"/>
    <w:rsid w:val="00822DB1"/>
    <w:rsid w:val="00822E61"/>
    <w:rsid w:val="0082309E"/>
    <w:rsid w:val="00823845"/>
    <w:rsid w:val="00823A83"/>
    <w:rsid w:val="00823AB3"/>
    <w:rsid w:val="00823AD7"/>
    <w:rsid w:val="00824495"/>
    <w:rsid w:val="0082460F"/>
    <w:rsid w:val="008247C1"/>
    <w:rsid w:val="008247F7"/>
    <w:rsid w:val="008248FA"/>
    <w:rsid w:val="00824E45"/>
    <w:rsid w:val="00824EF9"/>
    <w:rsid w:val="00824F6F"/>
    <w:rsid w:val="00825321"/>
    <w:rsid w:val="0082545C"/>
    <w:rsid w:val="008255BD"/>
    <w:rsid w:val="00825B4C"/>
    <w:rsid w:val="00825F49"/>
    <w:rsid w:val="0082602C"/>
    <w:rsid w:val="0082664E"/>
    <w:rsid w:val="00826775"/>
    <w:rsid w:val="00826988"/>
    <w:rsid w:val="00826EFA"/>
    <w:rsid w:val="0082724F"/>
    <w:rsid w:val="00827298"/>
    <w:rsid w:val="00827368"/>
    <w:rsid w:val="00827776"/>
    <w:rsid w:val="00827B42"/>
    <w:rsid w:val="00830492"/>
    <w:rsid w:val="00830587"/>
    <w:rsid w:val="008305F5"/>
    <w:rsid w:val="008311EF"/>
    <w:rsid w:val="00831395"/>
    <w:rsid w:val="0083150C"/>
    <w:rsid w:val="008315E8"/>
    <w:rsid w:val="00831936"/>
    <w:rsid w:val="00831A55"/>
    <w:rsid w:val="00832AAB"/>
    <w:rsid w:val="00832C05"/>
    <w:rsid w:val="0083305D"/>
    <w:rsid w:val="0083369E"/>
    <w:rsid w:val="00833B68"/>
    <w:rsid w:val="00833DCF"/>
    <w:rsid w:val="00834551"/>
    <w:rsid w:val="00834611"/>
    <w:rsid w:val="00834C0D"/>
    <w:rsid w:val="008363D4"/>
    <w:rsid w:val="008364BD"/>
    <w:rsid w:val="00836AF0"/>
    <w:rsid w:val="00836B45"/>
    <w:rsid w:val="00836EAA"/>
    <w:rsid w:val="0083715D"/>
    <w:rsid w:val="00837318"/>
    <w:rsid w:val="008377BC"/>
    <w:rsid w:val="00837FD5"/>
    <w:rsid w:val="00840169"/>
    <w:rsid w:val="0084020C"/>
    <w:rsid w:val="008405C5"/>
    <w:rsid w:val="0084080B"/>
    <w:rsid w:val="00840D07"/>
    <w:rsid w:val="0084159A"/>
    <w:rsid w:val="00841A17"/>
    <w:rsid w:val="00841B41"/>
    <w:rsid w:val="00842003"/>
    <w:rsid w:val="0084255F"/>
    <w:rsid w:val="0084291D"/>
    <w:rsid w:val="0084342C"/>
    <w:rsid w:val="0084356F"/>
    <w:rsid w:val="008441C1"/>
    <w:rsid w:val="008442B0"/>
    <w:rsid w:val="008442F7"/>
    <w:rsid w:val="0084449B"/>
    <w:rsid w:val="008445A8"/>
    <w:rsid w:val="008447BE"/>
    <w:rsid w:val="0084575D"/>
    <w:rsid w:val="0084592E"/>
    <w:rsid w:val="00845AAE"/>
    <w:rsid w:val="00845BD5"/>
    <w:rsid w:val="0084616D"/>
    <w:rsid w:val="0084792D"/>
    <w:rsid w:val="00847BE2"/>
    <w:rsid w:val="00847CC6"/>
    <w:rsid w:val="00850157"/>
    <w:rsid w:val="00850238"/>
    <w:rsid w:val="00850346"/>
    <w:rsid w:val="008508B4"/>
    <w:rsid w:val="00850B84"/>
    <w:rsid w:val="00850FD4"/>
    <w:rsid w:val="00851545"/>
    <w:rsid w:val="008515DD"/>
    <w:rsid w:val="00851A19"/>
    <w:rsid w:val="00851AEA"/>
    <w:rsid w:val="0085242B"/>
    <w:rsid w:val="00852A47"/>
    <w:rsid w:val="008536C1"/>
    <w:rsid w:val="00853AC0"/>
    <w:rsid w:val="00853FD9"/>
    <w:rsid w:val="0085414A"/>
    <w:rsid w:val="0085421A"/>
    <w:rsid w:val="00854700"/>
    <w:rsid w:val="00855059"/>
    <w:rsid w:val="00855B68"/>
    <w:rsid w:val="00855CA4"/>
    <w:rsid w:val="00856F11"/>
    <w:rsid w:val="00856FC3"/>
    <w:rsid w:val="0085739A"/>
    <w:rsid w:val="00857D79"/>
    <w:rsid w:val="00857EB1"/>
    <w:rsid w:val="00857EC8"/>
    <w:rsid w:val="00857F58"/>
    <w:rsid w:val="0086098C"/>
    <w:rsid w:val="00860A81"/>
    <w:rsid w:val="00860AF3"/>
    <w:rsid w:val="00860B8C"/>
    <w:rsid w:val="00860E5A"/>
    <w:rsid w:val="00861129"/>
    <w:rsid w:val="0086153D"/>
    <w:rsid w:val="00861B4D"/>
    <w:rsid w:val="00861B9F"/>
    <w:rsid w:val="00861BFD"/>
    <w:rsid w:val="00861CF1"/>
    <w:rsid w:val="00861D62"/>
    <w:rsid w:val="00861D74"/>
    <w:rsid w:val="00861FBB"/>
    <w:rsid w:val="008621FF"/>
    <w:rsid w:val="008623D3"/>
    <w:rsid w:val="0086248C"/>
    <w:rsid w:val="008633FA"/>
    <w:rsid w:val="00864320"/>
    <w:rsid w:val="00864705"/>
    <w:rsid w:val="00864C00"/>
    <w:rsid w:val="008651B4"/>
    <w:rsid w:val="00865377"/>
    <w:rsid w:val="008654E8"/>
    <w:rsid w:val="008662DA"/>
    <w:rsid w:val="00866330"/>
    <w:rsid w:val="00866954"/>
    <w:rsid w:val="00866AB3"/>
    <w:rsid w:val="00866CAE"/>
    <w:rsid w:val="00866E5A"/>
    <w:rsid w:val="008672DC"/>
    <w:rsid w:val="00867CD2"/>
    <w:rsid w:val="00867D38"/>
    <w:rsid w:val="008703D4"/>
    <w:rsid w:val="00870BE9"/>
    <w:rsid w:val="00870D44"/>
    <w:rsid w:val="00870E16"/>
    <w:rsid w:val="00870F26"/>
    <w:rsid w:val="00870FCE"/>
    <w:rsid w:val="008713FD"/>
    <w:rsid w:val="0087164A"/>
    <w:rsid w:val="00871859"/>
    <w:rsid w:val="0087284D"/>
    <w:rsid w:val="0087287A"/>
    <w:rsid w:val="00872937"/>
    <w:rsid w:val="00872AA6"/>
    <w:rsid w:val="00872BDD"/>
    <w:rsid w:val="0087316D"/>
    <w:rsid w:val="008731F4"/>
    <w:rsid w:val="008732EA"/>
    <w:rsid w:val="00873797"/>
    <w:rsid w:val="00874396"/>
    <w:rsid w:val="008749F8"/>
    <w:rsid w:val="00874D04"/>
    <w:rsid w:val="00875248"/>
    <w:rsid w:val="008756D5"/>
    <w:rsid w:val="0087585C"/>
    <w:rsid w:val="00875D39"/>
    <w:rsid w:val="00875D84"/>
    <w:rsid w:val="00875F77"/>
    <w:rsid w:val="00876108"/>
    <w:rsid w:val="00876229"/>
    <w:rsid w:val="0087636D"/>
    <w:rsid w:val="00876399"/>
    <w:rsid w:val="00877283"/>
    <w:rsid w:val="008772C5"/>
    <w:rsid w:val="008778A1"/>
    <w:rsid w:val="00877DD5"/>
    <w:rsid w:val="0088028E"/>
    <w:rsid w:val="00880860"/>
    <w:rsid w:val="00881808"/>
    <w:rsid w:val="00881AA6"/>
    <w:rsid w:val="0088239D"/>
    <w:rsid w:val="0088251D"/>
    <w:rsid w:val="00882828"/>
    <w:rsid w:val="00883032"/>
    <w:rsid w:val="0088322A"/>
    <w:rsid w:val="008839BA"/>
    <w:rsid w:val="00884552"/>
    <w:rsid w:val="008848A4"/>
    <w:rsid w:val="00884C83"/>
    <w:rsid w:val="00885689"/>
    <w:rsid w:val="00885938"/>
    <w:rsid w:val="00885C2E"/>
    <w:rsid w:val="00885CA3"/>
    <w:rsid w:val="00885E74"/>
    <w:rsid w:val="0088607B"/>
    <w:rsid w:val="0088610C"/>
    <w:rsid w:val="008861E8"/>
    <w:rsid w:val="00886489"/>
    <w:rsid w:val="00886C34"/>
    <w:rsid w:val="00886F58"/>
    <w:rsid w:val="00887009"/>
    <w:rsid w:val="00887490"/>
    <w:rsid w:val="008876A2"/>
    <w:rsid w:val="008878A6"/>
    <w:rsid w:val="00890598"/>
    <w:rsid w:val="00890BC7"/>
    <w:rsid w:val="00890E9F"/>
    <w:rsid w:val="0089154C"/>
    <w:rsid w:val="008916BA"/>
    <w:rsid w:val="0089230F"/>
    <w:rsid w:val="00892B40"/>
    <w:rsid w:val="00892B68"/>
    <w:rsid w:val="00892EED"/>
    <w:rsid w:val="008930DF"/>
    <w:rsid w:val="00893284"/>
    <w:rsid w:val="008937FC"/>
    <w:rsid w:val="00893A98"/>
    <w:rsid w:val="00894041"/>
    <w:rsid w:val="0089492A"/>
    <w:rsid w:val="0089512B"/>
    <w:rsid w:val="00895597"/>
    <w:rsid w:val="0089563B"/>
    <w:rsid w:val="008958F8"/>
    <w:rsid w:val="008959E6"/>
    <w:rsid w:val="00895B18"/>
    <w:rsid w:val="00896238"/>
    <w:rsid w:val="00896612"/>
    <w:rsid w:val="00896B0D"/>
    <w:rsid w:val="00897E0D"/>
    <w:rsid w:val="00897E31"/>
    <w:rsid w:val="008A0BC6"/>
    <w:rsid w:val="008A216F"/>
    <w:rsid w:val="008A2317"/>
    <w:rsid w:val="008A2FB3"/>
    <w:rsid w:val="008A3433"/>
    <w:rsid w:val="008A3A94"/>
    <w:rsid w:val="008A3E6A"/>
    <w:rsid w:val="008A42A4"/>
    <w:rsid w:val="008A4A09"/>
    <w:rsid w:val="008A5499"/>
    <w:rsid w:val="008A578F"/>
    <w:rsid w:val="008A65DF"/>
    <w:rsid w:val="008A68F3"/>
    <w:rsid w:val="008A6A02"/>
    <w:rsid w:val="008A6A9E"/>
    <w:rsid w:val="008A758F"/>
    <w:rsid w:val="008A7960"/>
    <w:rsid w:val="008A79DE"/>
    <w:rsid w:val="008A7B7A"/>
    <w:rsid w:val="008AD81F"/>
    <w:rsid w:val="008B0551"/>
    <w:rsid w:val="008B0F14"/>
    <w:rsid w:val="008B0FC1"/>
    <w:rsid w:val="008B1B29"/>
    <w:rsid w:val="008B1FD7"/>
    <w:rsid w:val="008B226E"/>
    <w:rsid w:val="008B226F"/>
    <w:rsid w:val="008B2E6F"/>
    <w:rsid w:val="008B2E80"/>
    <w:rsid w:val="008B32BD"/>
    <w:rsid w:val="008B33F4"/>
    <w:rsid w:val="008B48FA"/>
    <w:rsid w:val="008B5A5B"/>
    <w:rsid w:val="008B5ED5"/>
    <w:rsid w:val="008B623B"/>
    <w:rsid w:val="008B6AE7"/>
    <w:rsid w:val="008B6C0A"/>
    <w:rsid w:val="008B6D38"/>
    <w:rsid w:val="008B6F77"/>
    <w:rsid w:val="008B7013"/>
    <w:rsid w:val="008B749E"/>
    <w:rsid w:val="008B74B9"/>
    <w:rsid w:val="008B76BB"/>
    <w:rsid w:val="008B7F7A"/>
    <w:rsid w:val="008C021C"/>
    <w:rsid w:val="008C06DD"/>
    <w:rsid w:val="008C0782"/>
    <w:rsid w:val="008C0863"/>
    <w:rsid w:val="008C0866"/>
    <w:rsid w:val="008C0A2C"/>
    <w:rsid w:val="008C0CDD"/>
    <w:rsid w:val="008C0FE4"/>
    <w:rsid w:val="008C1065"/>
    <w:rsid w:val="008C2000"/>
    <w:rsid w:val="008C2203"/>
    <w:rsid w:val="008C237A"/>
    <w:rsid w:val="008C24AF"/>
    <w:rsid w:val="008C2876"/>
    <w:rsid w:val="008C29FD"/>
    <w:rsid w:val="008C35DF"/>
    <w:rsid w:val="008C37DF"/>
    <w:rsid w:val="008C3A88"/>
    <w:rsid w:val="008C41E0"/>
    <w:rsid w:val="008C42B6"/>
    <w:rsid w:val="008C4955"/>
    <w:rsid w:val="008C4D8B"/>
    <w:rsid w:val="008C51A2"/>
    <w:rsid w:val="008C52C9"/>
    <w:rsid w:val="008C5C45"/>
    <w:rsid w:val="008C5CE6"/>
    <w:rsid w:val="008C5F89"/>
    <w:rsid w:val="008C66A3"/>
    <w:rsid w:val="008C70FF"/>
    <w:rsid w:val="008C7424"/>
    <w:rsid w:val="008C77D2"/>
    <w:rsid w:val="008C7F31"/>
    <w:rsid w:val="008C7F76"/>
    <w:rsid w:val="008D04C9"/>
    <w:rsid w:val="008D0F45"/>
    <w:rsid w:val="008D1700"/>
    <w:rsid w:val="008D1977"/>
    <w:rsid w:val="008D1F24"/>
    <w:rsid w:val="008D22F0"/>
    <w:rsid w:val="008D23F7"/>
    <w:rsid w:val="008D28E8"/>
    <w:rsid w:val="008D31F2"/>
    <w:rsid w:val="008D3932"/>
    <w:rsid w:val="008D3D53"/>
    <w:rsid w:val="008D3DD8"/>
    <w:rsid w:val="008D40A6"/>
    <w:rsid w:val="008D4373"/>
    <w:rsid w:val="008D4C86"/>
    <w:rsid w:val="008D5291"/>
    <w:rsid w:val="008D5A8D"/>
    <w:rsid w:val="008D5B5B"/>
    <w:rsid w:val="008D5BB9"/>
    <w:rsid w:val="008D63D7"/>
    <w:rsid w:val="008D6E95"/>
    <w:rsid w:val="008D7902"/>
    <w:rsid w:val="008D7BAD"/>
    <w:rsid w:val="008E0676"/>
    <w:rsid w:val="008E0D8A"/>
    <w:rsid w:val="008E1024"/>
    <w:rsid w:val="008E17C2"/>
    <w:rsid w:val="008E1B7F"/>
    <w:rsid w:val="008E240D"/>
    <w:rsid w:val="008E29C7"/>
    <w:rsid w:val="008E2BF6"/>
    <w:rsid w:val="008E2DB9"/>
    <w:rsid w:val="008E3312"/>
    <w:rsid w:val="008E38A5"/>
    <w:rsid w:val="008E4099"/>
    <w:rsid w:val="008E4DE9"/>
    <w:rsid w:val="008E5053"/>
    <w:rsid w:val="008E52CD"/>
    <w:rsid w:val="008E5625"/>
    <w:rsid w:val="008E6869"/>
    <w:rsid w:val="008E69DB"/>
    <w:rsid w:val="008E70FA"/>
    <w:rsid w:val="008E77BB"/>
    <w:rsid w:val="008E7A2C"/>
    <w:rsid w:val="008F098B"/>
    <w:rsid w:val="008F0B1E"/>
    <w:rsid w:val="008F1027"/>
    <w:rsid w:val="008F13AD"/>
    <w:rsid w:val="008F1A2F"/>
    <w:rsid w:val="008F1B76"/>
    <w:rsid w:val="008F1CEB"/>
    <w:rsid w:val="008F243A"/>
    <w:rsid w:val="008F29C9"/>
    <w:rsid w:val="008F2B56"/>
    <w:rsid w:val="008F2D6C"/>
    <w:rsid w:val="008F2E46"/>
    <w:rsid w:val="008F3E94"/>
    <w:rsid w:val="008F449B"/>
    <w:rsid w:val="008F4A70"/>
    <w:rsid w:val="008F4E0A"/>
    <w:rsid w:val="008F5044"/>
    <w:rsid w:val="008F5860"/>
    <w:rsid w:val="008F5CBE"/>
    <w:rsid w:val="008F5CEC"/>
    <w:rsid w:val="008F607E"/>
    <w:rsid w:val="008F6529"/>
    <w:rsid w:val="008F6680"/>
    <w:rsid w:val="008F68DE"/>
    <w:rsid w:val="008F7778"/>
    <w:rsid w:val="008F7A83"/>
    <w:rsid w:val="008F7C97"/>
    <w:rsid w:val="008F7DB1"/>
    <w:rsid w:val="008F7E44"/>
    <w:rsid w:val="009000C0"/>
    <w:rsid w:val="00900D4F"/>
    <w:rsid w:val="00900DFE"/>
    <w:rsid w:val="00901CA9"/>
    <w:rsid w:val="00902B39"/>
    <w:rsid w:val="009033A6"/>
    <w:rsid w:val="00903C75"/>
    <w:rsid w:val="00903F35"/>
    <w:rsid w:val="00903F4F"/>
    <w:rsid w:val="009046AC"/>
    <w:rsid w:val="009054F5"/>
    <w:rsid w:val="00906772"/>
    <w:rsid w:val="00906A02"/>
    <w:rsid w:val="00906A99"/>
    <w:rsid w:val="00906D4D"/>
    <w:rsid w:val="009078A6"/>
    <w:rsid w:val="009078D8"/>
    <w:rsid w:val="0090792B"/>
    <w:rsid w:val="00907AE1"/>
    <w:rsid w:val="00907B50"/>
    <w:rsid w:val="0091004E"/>
    <w:rsid w:val="0091005C"/>
    <w:rsid w:val="0091006E"/>
    <w:rsid w:val="0091012B"/>
    <w:rsid w:val="00910518"/>
    <w:rsid w:val="00910531"/>
    <w:rsid w:val="009106A0"/>
    <w:rsid w:val="00910786"/>
    <w:rsid w:val="00911415"/>
    <w:rsid w:val="0091189A"/>
    <w:rsid w:val="0091191D"/>
    <w:rsid w:val="009119E3"/>
    <w:rsid w:val="00912162"/>
    <w:rsid w:val="00912175"/>
    <w:rsid w:val="009122DD"/>
    <w:rsid w:val="00912BD8"/>
    <w:rsid w:val="00912F6C"/>
    <w:rsid w:val="0091303A"/>
    <w:rsid w:val="009130D0"/>
    <w:rsid w:val="009131AF"/>
    <w:rsid w:val="009132B0"/>
    <w:rsid w:val="00913614"/>
    <w:rsid w:val="0091394C"/>
    <w:rsid w:val="009146EC"/>
    <w:rsid w:val="00914706"/>
    <w:rsid w:val="009148C1"/>
    <w:rsid w:val="00914B74"/>
    <w:rsid w:val="00914D8A"/>
    <w:rsid w:val="00914F1A"/>
    <w:rsid w:val="00914F5D"/>
    <w:rsid w:val="00915329"/>
    <w:rsid w:val="00915AF9"/>
    <w:rsid w:val="00915E16"/>
    <w:rsid w:val="00916583"/>
    <w:rsid w:val="00916EA6"/>
    <w:rsid w:val="00917347"/>
    <w:rsid w:val="009207D0"/>
    <w:rsid w:val="00920E42"/>
    <w:rsid w:val="0092110A"/>
    <w:rsid w:val="009211E2"/>
    <w:rsid w:val="00921204"/>
    <w:rsid w:val="00922DA2"/>
    <w:rsid w:val="00923003"/>
    <w:rsid w:val="0092379B"/>
    <w:rsid w:val="00923E99"/>
    <w:rsid w:val="0092425A"/>
    <w:rsid w:val="00924FB2"/>
    <w:rsid w:val="00925B70"/>
    <w:rsid w:val="00925CE2"/>
    <w:rsid w:val="00926207"/>
    <w:rsid w:val="00926AA9"/>
    <w:rsid w:val="00926BD4"/>
    <w:rsid w:val="00927227"/>
    <w:rsid w:val="00927421"/>
    <w:rsid w:val="00927ED3"/>
    <w:rsid w:val="009301AB"/>
    <w:rsid w:val="009305FA"/>
    <w:rsid w:val="00930B54"/>
    <w:rsid w:val="00930BC0"/>
    <w:rsid w:val="0093102F"/>
    <w:rsid w:val="0093104E"/>
    <w:rsid w:val="009310AF"/>
    <w:rsid w:val="009312DA"/>
    <w:rsid w:val="00931613"/>
    <w:rsid w:val="00931F25"/>
    <w:rsid w:val="009323D2"/>
    <w:rsid w:val="0093244B"/>
    <w:rsid w:val="0093253E"/>
    <w:rsid w:val="00933176"/>
    <w:rsid w:val="0093328F"/>
    <w:rsid w:val="0093362C"/>
    <w:rsid w:val="0093365E"/>
    <w:rsid w:val="00933796"/>
    <w:rsid w:val="00933909"/>
    <w:rsid w:val="00933CC3"/>
    <w:rsid w:val="00934DD4"/>
    <w:rsid w:val="00934EA7"/>
    <w:rsid w:val="00934FCA"/>
    <w:rsid w:val="009350AC"/>
    <w:rsid w:val="0093511A"/>
    <w:rsid w:val="00935190"/>
    <w:rsid w:val="00935226"/>
    <w:rsid w:val="00935527"/>
    <w:rsid w:val="00935C18"/>
    <w:rsid w:val="009360EE"/>
    <w:rsid w:val="0093621B"/>
    <w:rsid w:val="009365C4"/>
    <w:rsid w:val="009368CE"/>
    <w:rsid w:val="00936F6D"/>
    <w:rsid w:val="00937C7F"/>
    <w:rsid w:val="0094031D"/>
    <w:rsid w:val="00940785"/>
    <w:rsid w:val="009408D2"/>
    <w:rsid w:val="009408D6"/>
    <w:rsid w:val="00940957"/>
    <w:rsid w:val="00940B29"/>
    <w:rsid w:val="00940ED7"/>
    <w:rsid w:val="00941018"/>
    <w:rsid w:val="0094114B"/>
    <w:rsid w:val="0094121F"/>
    <w:rsid w:val="00941289"/>
    <w:rsid w:val="009415DF"/>
    <w:rsid w:val="009428C2"/>
    <w:rsid w:val="00942D79"/>
    <w:rsid w:val="00943295"/>
    <w:rsid w:val="0094371D"/>
    <w:rsid w:val="00943C91"/>
    <w:rsid w:val="00943E9B"/>
    <w:rsid w:val="009443F2"/>
    <w:rsid w:val="00944407"/>
    <w:rsid w:val="00944AAB"/>
    <w:rsid w:val="00944F08"/>
    <w:rsid w:val="0094528D"/>
    <w:rsid w:val="009452F4"/>
    <w:rsid w:val="0094544C"/>
    <w:rsid w:val="009455FD"/>
    <w:rsid w:val="009459AF"/>
    <w:rsid w:val="00945D5C"/>
    <w:rsid w:val="00946303"/>
    <w:rsid w:val="0094631B"/>
    <w:rsid w:val="00947090"/>
    <w:rsid w:val="0094784A"/>
    <w:rsid w:val="00947909"/>
    <w:rsid w:val="00947BF5"/>
    <w:rsid w:val="00950141"/>
    <w:rsid w:val="009505FE"/>
    <w:rsid w:val="00950F03"/>
    <w:rsid w:val="00950FEE"/>
    <w:rsid w:val="0095113D"/>
    <w:rsid w:val="009511D7"/>
    <w:rsid w:val="0095134A"/>
    <w:rsid w:val="00951BC4"/>
    <w:rsid w:val="009527EC"/>
    <w:rsid w:val="009527F4"/>
    <w:rsid w:val="009528DA"/>
    <w:rsid w:val="00952C70"/>
    <w:rsid w:val="00952CD8"/>
    <w:rsid w:val="00952E7E"/>
    <w:rsid w:val="00952FEE"/>
    <w:rsid w:val="0095319B"/>
    <w:rsid w:val="009532B9"/>
    <w:rsid w:val="00953AA5"/>
    <w:rsid w:val="00953C86"/>
    <w:rsid w:val="00953DA6"/>
    <w:rsid w:val="00953F6A"/>
    <w:rsid w:val="00954256"/>
    <w:rsid w:val="009542B8"/>
    <w:rsid w:val="00954655"/>
    <w:rsid w:val="0095491F"/>
    <w:rsid w:val="00954E1D"/>
    <w:rsid w:val="00954FA2"/>
    <w:rsid w:val="009558F9"/>
    <w:rsid w:val="00955A0B"/>
    <w:rsid w:val="00955A69"/>
    <w:rsid w:val="00955B7A"/>
    <w:rsid w:val="00955BE3"/>
    <w:rsid w:val="00955D82"/>
    <w:rsid w:val="00955DFF"/>
    <w:rsid w:val="009574B8"/>
    <w:rsid w:val="009575B4"/>
    <w:rsid w:val="00960379"/>
    <w:rsid w:val="00960DE7"/>
    <w:rsid w:val="00961077"/>
    <w:rsid w:val="0096123D"/>
    <w:rsid w:val="009613BD"/>
    <w:rsid w:val="009617AD"/>
    <w:rsid w:val="009618B7"/>
    <w:rsid w:val="009618BE"/>
    <w:rsid w:val="00961D79"/>
    <w:rsid w:val="00962247"/>
    <w:rsid w:val="0096296C"/>
    <w:rsid w:val="0096296D"/>
    <w:rsid w:val="0096303A"/>
    <w:rsid w:val="009630CC"/>
    <w:rsid w:val="009632C5"/>
    <w:rsid w:val="009633DF"/>
    <w:rsid w:val="009634E7"/>
    <w:rsid w:val="00963A23"/>
    <w:rsid w:val="00963AFA"/>
    <w:rsid w:val="00963F52"/>
    <w:rsid w:val="0096436D"/>
    <w:rsid w:val="00964760"/>
    <w:rsid w:val="00965303"/>
    <w:rsid w:val="009658B4"/>
    <w:rsid w:val="0096598E"/>
    <w:rsid w:val="009659BD"/>
    <w:rsid w:val="00965B8E"/>
    <w:rsid w:val="00965E4C"/>
    <w:rsid w:val="00966448"/>
    <w:rsid w:val="00966525"/>
    <w:rsid w:val="00966539"/>
    <w:rsid w:val="00966A9D"/>
    <w:rsid w:val="00966AA6"/>
    <w:rsid w:val="00966FEC"/>
    <w:rsid w:val="00967097"/>
    <w:rsid w:val="009672A0"/>
    <w:rsid w:val="00967464"/>
    <w:rsid w:val="00967645"/>
    <w:rsid w:val="00967787"/>
    <w:rsid w:val="00970051"/>
    <w:rsid w:val="009700CF"/>
    <w:rsid w:val="00971241"/>
    <w:rsid w:val="00971606"/>
    <w:rsid w:val="00971B1F"/>
    <w:rsid w:val="00971C7B"/>
    <w:rsid w:val="00971E5B"/>
    <w:rsid w:val="009720AD"/>
    <w:rsid w:val="00972144"/>
    <w:rsid w:val="009725AF"/>
    <w:rsid w:val="00972A58"/>
    <w:rsid w:val="00972FB0"/>
    <w:rsid w:val="00973BB2"/>
    <w:rsid w:val="00973C52"/>
    <w:rsid w:val="00973CF3"/>
    <w:rsid w:val="00973E08"/>
    <w:rsid w:val="0097481D"/>
    <w:rsid w:val="00974AB1"/>
    <w:rsid w:val="00974B11"/>
    <w:rsid w:val="00974B44"/>
    <w:rsid w:val="00975124"/>
    <w:rsid w:val="009758E0"/>
    <w:rsid w:val="00975ADF"/>
    <w:rsid w:val="0097707D"/>
    <w:rsid w:val="00977154"/>
    <w:rsid w:val="0097742A"/>
    <w:rsid w:val="00977442"/>
    <w:rsid w:val="0097748D"/>
    <w:rsid w:val="00980E58"/>
    <w:rsid w:val="00980EFA"/>
    <w:rsid w:val="00980F08"/>
    <w:rsid w:val="009818CB"/>
    <w:rsid w:val="00981CC6"/>
    <w:rsid w:val="00982000"/>
    <w:rsid w:val="00982366"/>
    <w:rsid w:val="009826CF"/>
    <w:rsid w:val="0098303D"/>
    <w:rsid w:val="0098373B"/>
    <w:rsid w:val="00983B68"/>
    <w:rsid w:val="00983CFD"/>
    <w:rsid w:val="00983E1B"/>
    <w:rsid w:val="0098453F"/>
    <w:rsid w:val="0098473E"/>
    <w:rsid w:val="00984877"/>
    <w:rsid w:val="0098487E"/>
    <w:rsid w:val="00984C53"/>
    <w:rsid w:val="009852C9"/>
    <w:rsid w:val="00985331"/>
    <w:rsid w:val="00985373"/>
    <w:rsid w:val="00985425"/>
    <w:rsid w:val="00985570"/>
    <w:rsid w:val="009855A2"/>
    <w:rsid w:val="0098672B"/>
    <w:rsid w:val="0098687B"/>
    <w:rsid w:val="00987288"/>
    <w:rsid w:val="0098733E"/>
    <w:rsid w:val="00987C98"/>
    <w:rsid w:val="00990198"/>
    <w:rsid w:val="00990D95"/>
    <w:rsid w:val="00991095"/>
    <w:rsid w:val="00991262"/>
    <w:rsid w:val="00991E6A"/>
    <w:rsid w:val="0099236B"/>
    <w:rsid w:val="009923B3"/>
    <w:rsid w:val="009928F1"/>
    <w:rsid w:val="00992E7F"/>
    <w:rsid w:val="009931DB"/>
    <w:rsid w:val="00993547"/>
    <w:rsid w:val="0099376E"/>
    <w:rsid w:val="00993F55"/>
    <w:rsid w:val="00994596"/>
    <w:rsid w:val="00994876"/>
    <w:rsid w:val="00994B8A"/>
    <w:rsid w:val="00994C91"/>
    <w:rsid w:val="00994D69"/>
    <w:rsid w:val="00994F70"/>
    <w:rsid w:val="009950E9"/>
    <w:rsid w:val="009952FB"/>
    <w:rsid w:val="00995515"/>
    <w:rsid w:val="00995B46"/>
    <w:rsid w:val="00995D4F"/>
    <w:rsid w:val="00996188"/>
    <w:rsid w:val="00996391"/>
    <w:rsid w:val="0099641C"/>
    <w:rsid w:val="009964B6"/>
    <w:rsid w:val="00996A80"/>
    <w:rsid w:val="00997128"/>
    <w:rsid w:val="0099731F"/>
    <w:rsid w:val="00997851"/>
    <w:rsid w:val="00997B0D"/>
    <w:rsid w:val="00997D88"/>
    <w:rsid w:val="009A1CCF"/>
    <w:rsid w:val="009A1FF3"/>
    <w:rsid w:val="009A2E86"/>
    <w:rsid w:val="009A3657"/>
    <w:rsid w:val="009A3FD1"/>
    <w:rsid w:val="009A52ED"/>
    <w:rsid w:val="009A55D3"/>
    <w:rsid w:val="009A55FF"/>
    <w:rsid w:val="009A5634"/>
    <w:rsid w:val="009A5C60"/>
    <w:rsid w:val="009A5DD7"/>
    <w:rsid w:val="009A5E73"/>
    <w:rsid w:val="009A6310"/>
    <w:rsid w:val="009A6612"/>
    <w:rsid w:val="009A6AB4"/>
    <w:rsid w:val="009A7014"/>
    <w:rsid w:val="009A72FD"/>
    <w:rsid w:val="009B01F5"/>
    <w:rsid w:val="009B03E9"/>
    <w:rsid w:val="009B0A52"/>
    <w:rsid w:val="009B11FF"/>
    <w:rsid w:val="009B126B"/>
    <w:rsid w:val="009B1380"/>
    <w:rsid w:val="009B146F"/>
    <w:rsid w:val="009B154E"/>
    <w:rsid w:val="009B158A"/>
    <w:rsid w:val="009B1C64"/>
    <w:rsid w:val="009B2764"/>
    <w:rsid w:val="009B2B38"/>
    <w:rsid w:val="009B3AB6"/>
    <w:rsid w:val="009B3DFA"/>
    <w:rsid w:val="009B437A"/>
    <w:rsid w:val="009B4993"/>
    <w:rsid w:val="009B5450"/>
    <w:rsid w:val="009B54C0"/>
    <w:rsid w:val="009B56D8"/>
    <w:rsid w:val="009B582D"/>
    <w:rsid w:val="009B584B"/>
    <w:rsid w:val="009B586C"/>
    <w:rsid w:val="009B5AB3"/>
    <w:rsid w:val="009B5B07"/>
    <w:rsid w:val="009B5C4F"/>
    <w:rsid w:val="009B5C5F"/>
    <w:rsid w:val="009B5EFF"/>
    <w:rsid w:val="009B6C98"/>
    <w:rsid w:val="009B7EEF"/>
    <w:rsid w:val="009C0BD1"/>
    <w:rsid w:val="009C0FED"/>
    <w:rsid w:val="009C173F"/>
    <w:rsid w:val="009C1966"/>
    <w:rsid w:val="009C19D2"/>
    <w:rsid w:val="009C1CB2"/>
    <w:rsid w:val="009C2A22"/>
    <w:rsid w:val="009C2E72"/>
    <w:rsid w:val="009C30F4"/>
    <w:rsid w:val="009C3394"/>
    <w:rsid w:val="009C3693"/>
    <w:rsid w:val="009C39F8"/>
    <w:rsid w:val="009C3AFD"/>
    <w:rsid w:val="009C3E27"/>
    <w:rsid w:val="009C4198"/>
    <w:rsid w:val="009C46B1"/>
    <w:rsid w:val="009C47FF"/>
    <w:rsid w:val="009C4A8E"/>
    <w:rsid w:val="009C4EF5"/>
    <w:rsid w:val="009C4F69"/>
    <w:rsid w:val="009C527C"/>
    <w:rsid w:val="009C59E7"/>
    <w:rsid w:val="009C5D9A"/>
    <w:rsid w:val="009C5F36"/>
    <w:rsid w:val="009C5F60"/>
    <w:rsid w:val="009C6554"/>
    <w:rsid w:val="009C6A5E"/>
    <w:rsid w:val="009C6CA9"/>
    <w:rsid w:val="009C71CD"/>
    <w:rsid w:val="009C73DC"/>
    <w:rsid w:val="009C771C"/>
    <w:rsid w:val="009C7B3A"/>
    <w:rsid w:val="009C7E6F"/>
    <w:rsid w:val="009D081C"/>
    <w:rsid w:val="009D10CB"/>
    <w:rsid w:val="009D1393"/>
    <w:rsid w:val="009D161A"/>
    <w:rsid w:val="009D1A1A"/>
    <w:rsid w:val="009D2202"/>
    <w:rsid w:val="009D2623"/>
    <w:rsid w:val="009D29B6"/>
    <w:rsid w:val="009D2B17"/>
    <w:rsid w:val="009D2B83"/>
    <w:rsid w:val="009D2C78"/>
    <w:rsid w:val="009D362D"/>
    <w:rsid w:val="009D39CA"/>
    <w:rsid w:val="009D3FB7"/>
    <w:rsid w:val="009D40B0"/>
    <w:rsid w:val="009D456E"/>
    <w:rsid w:val="009D4B82"/>
    <w:rsid w:val="009D4FC5"/>
    <w:rsid w:val="009D5AF1"/>
    <w:rsid w:val="009D5F0D"/>
    <w:rsid w:val="009D665B"/>
    <w:rsid w:val="009D692D"/>
    <w:rsid w:val="009D7150"/>
    <w:rsid w:val="009D7272"/>
    <w:rsid w:val="009D72E6"/>
    <w:rsid w:val="009D7D5F"/>
    <w:rsid w:val="009E023A"/>
    <w:rsid w:val="009E0B3A"/>
    <w:rsid w:val="009E0D53"/>
    <w:rsid w:val="009E17C3"/>
    <w:rsid w:val="009E1979"/>
    <w:rsid w:val="009E1A20"/>
    <w:rsid w:val="009E1ACD"/>
    <w:rsid w:val="009E1EE0"/>
    <w:rsid w:val="009E24C1"/>
    <w:rsid w:val="009E2692"/>
    <w:rsid w:val="009E30DF"/>
    <w:rsid w:val="009E3A23"/>
    <w:rsid w:val="009E3B80"/>
    <w:rsid w:val="009E3CD7"/>
    <w:rsid w:val="009E3DD8"/>
    <w:rsid w:val="009E4165"/>
    <w:rsid w:val="009E432C"/>
    <w:rsid w:val="009E4D4D"/>
    <w:rsid w:val="009E4FD7"/>
    <w:rsid w:val="009E50E3"/>
    <w:rsid w:val="009E544B"/>
    <w:rsid w:val="009E55CC"/>
    <w:rsid w:val="009E5BFB"/>
    <w:rsid w:val="009E618A"/>
    <w:rsid w:val="009E6A42"/>
    <w:rsid w:val="009E718C"/>
    <w:rsid w:val="009E744D"/>
    <w:rsid w:val="009E773A"/>
    <w:rsid w:val="009E77B9"/>
    <w:rsid w:val="009E7DEA"/>
    <w:rsid w:val="009F0240"/>
    <w:rsid w:val="009F0523"/>
    <w:rsid w:val="009F06B9"/>
    <w:rsid w:val="009F1315"/>
    <w:rsid w:val="009F1638"/>
    <w:rsid w:val="009F19FE"/>
    <w:rsid w:val="009F1AFF"/>
    <w:rsid w:val="009F1CFF"/>
    <w:rsid w:val="009F1DC9"/>
    <w:rsid w:val="009F1F48"/>
    <w:rsid w:val="009F25D7"/>
    <w:rsid w:val="009F286F"/>
    <w:rsid w:val="009F29CC"/>
    <w:rsid w:val="009F2B2D"/>
    <w:rsid w:val="009F3372"/>
    <w:rsid w:val="009F361E"/>
    <w:rsid w:val="009F3891"/>
    <w:rsid w:val="009F39EE"/>
    <w:rsid w:val="009F3F88"/>
    <w:rsid w:val="009F4069"/>
    <w:rsid w:val="009F4201"/>
    <w:rsid w:val="009F45DA"/>
    <w:rsid w:val="009F4805"/>
    <w:rsid w:val="009F487D"/>
    <w:rsid w:val="009F4E03"/>
    <w:rsid w:val="009F545A"/>
    <w:rsid w:val="009F5B66"/>
    <w:rsid w:val="009F5C0D"/>
    <w:rsid w:val="009F5DA0"/>
    <w:rsid w:val="009F6005"/>
    <w:rsid w:val="009F6825"/>
    <w:rsid w:val="009F6A1F"/>
    <w:rsid w:val="009F6CF3"/>
    <w:rsid w:val="009F6F48"/>
    <w:rsid w:val="009F76F6"/>
    <w:rsid w:val="009F7C9E"/>
    <w:rsid w:val="00A0029C"/>
    <w:rsid w:val="00A004AC"/>
    <w:rsid w:val="00A00AD8"/>
    <w:rsid w:val="00A00F48"/>
    <w:rsid w:val="00A01416"/>
    <w:rsid w:val="00A0153E"/>
    <w:rsid w:val="00A015EA"/>
    <w:rsid w:val="00A01660"/>
    <w:rsid w:val="00A017FC"/>
    <w:rsid w:val="00A01818"/>
    <w:rsid w:val="00A01853"/>
    <w:rsid w:val="00A01958"/>
    <w:rsid w:val="00A01E70"/>
    <w:rsid w:val="00A01F10"/>
    <w:rsid w:val="00A020BD"/>
    <w:rsid w:val="00A02183"/>
    <w:rsid w:val="00A021B1"/>
    <w:rsid w:val="00A0231D"/>
    <w:rsid w:val="00A02B93"/>
    <w:rsid w:val="00A03590"/>
    <w:rsid w:val="00A037A6"/>
    <w:rsid w:val="00A03EAC"/>
    <w:rsid w:val="00A0433F"/>
    <w:rsid w:val="00A0557F"/>
    <w:rsid w:val="00A059B6"/>
    <w:rsid w:val="00A05E4F"/>
    <w:rsid w:val="00A067C7"/>
    <w:rsid w:val="00A06CE3"/>
    <w:rsid w:val="00A06EC2"/>
    <w:rsid w:val="00A07ED8"/>
    <w:rsid w:val="00A1023E"/>
    <w:rsid w:val="00A10B9D"/>
    <w:rsid w:val="00A10EFD"/>
    <w:rsid w:val="00A11328"/>
    <w:rsid w:val="00A11A51"/>
    <w:rsid w:val="00A11C3C"/>
    <w:rsid w:val="00A1287D"/>
    <w:rsid w:val="00A128C6"/>
    <w:rsid w:val="00A128D9"/>
    <w:rsid w:val="00A12B66"/>
    <w:rsid w:val="00A12C5C"/>
    <w:rsid w:val="00A12CE7"/>
    <w:rsid w:val="00A12D4D"/>
    <w:rsid w:val="00A13134"/>
    <w:rsid w:val="00A1335E"/>
    <w:rsid w:val="00A136C4"/>
    <w:rsid w:val="00A13715"/>
    <w:rsid w:val="00A13731"/>
    <w:rsid w:val="00A1460E"/>
    <w:rsid w:val="00A150BC"/>
    <w:rsid w:val="00A1554B"/>
    <w:rsid w:val="00A15DE7"/>
    <w:rsid w:val="00A169E9"/>
    <w:rsid w:val="00A169F7"/>
    <w:rsid w:val="00A16FBB"/>
    <w:rsid w:val="00A17047"/>
    <w:rsid w:val="00A1721B"/>
    <w:rsid w:val="00A17395"/>
    <w:rsid w:val="00A175FA"/>
    <w:rsid w:val="00A17B6F"/>
    <w:rsid w:val="00A17F26"/>
    <w:rsid w:val="00A2046C"/>
    <w:rsid w:val="00A20B69"/>
    <w:rsid w:val="00A20C98"/>
    <w:rsid w:val="00A21599"/>
    <w:rsid w:val="00A216A0"/>
    <w:rsid w:val="00A21A9E"/>
    <w:rsid w:val="00A21CC1"/>
    <w:rsid w:val="00A21F4B"/>
    <w:rsid w:val="00A21F6B"/>
    <w:rsid w:val="00A22AEB"/>
    <w:rsid w:val="00A22EBF"/>
    <w:rsid w:val="00A22F6F"/>
    <w:rsid w:val="00A231C3"/>
    <w:rsid w:val="00A23CF9"/>
    <w:rsid w:val="00A23E5E"/>
    <w:rsid w:val="00A23EF9"/>
    <w:rsid w:val="00A23F38"/>
    <w:rsid w:val="00A24150"/>
    <w:rsid w:val="00A241FF"/>
    <w:rsid w:val="00A24249"/>
    <w:rsid w:val="00A24579"/>
    <w:rsid w:val="00A245B1"/>
    <w:rsid w:val="00A24869"/>
    <w:rsid w:val="00A24921"/>
    <w:rsid w:val="00A24C43"/>
    <w:rsid w:val="00A25665"/>
    <w:rsid w:val="00A257AE"/>
    <w:rsid w:val="00A25993"/>
    <w:rsid w:val="00A25BCD"/>
    <w:rsid w:val="00A260D1"/>
    <w:rsid w:val="00A262CE"/>
    <w:rsid w:val="00A263B2"/>
    <w:rsid w:val="00A26BA4"/>
    <w:rsid w:val="00A26F79"/>
    <w:rsid w:val="00A274C9"/>
    <w:rsid w:val="00A27534"/>
    <w:rsid w:val="00A27545"/>
    <w:rsid w:val="00A27C4D"/>
    <w:rsid w:val="00A27F04"/>
    <w:rsid w:val="00A300A5"/>
    <w:rsid w:val="00A30638"/>
    <w:rsid w:val="00A30D9D"/>
    <w:rsid w:val="00A31452"/>
    <w:rsid w:val="00A3198A"/>
    <w:rsid w:val="00A31DA2"/>
    <w:rsid w:val="00A31FED"/>
    <w:rsid w:val="00A32196"/>
    <w:rsid w:val="00A32459"/>
    <w:rsid w:val="00A32D88"/>
    <w:rsid w:val="00A3316A"/>
    <w:rsid w:val="00A334B4"/>
    <w:rsid w:val="00A33B65"/>
    <w:rsid w:val="00A3404A"/>
    <w:rsid w:val="00A34307"/>
    <w:rsid w:val="00A3462F"/>
    <w:rsid w:val="00A3476A"/>
    <w:rsid w:val="00A34ECB"/>
    <w:rsid w:val="00A35262"/>
    <w:rsid w:val="00A35443"/>
    <w:rsid w:val="00A35A76"/>
    <w:rsid w:val="00A35AA2"/>
    <w:rsid w:val="00A362AD"/>
    <w:rsid w:val="00A36E83"/>
    <w:rsid w:val="00A37118"/>
    <w:rsid w:val="00A37197"/>
    <w:rsid w:val="00A37295"/>
    <w:rsid w:val="00A372CF"/>
    <w:rsid w:val="00A37399"/>
    <w:rsid w:val="00A373F2"/>
    <w:rsid w:val="00A37908"/>
    <w:rsid w:val="00A37DA4"/>
    <w:rsid w:val="00A37E80"/>
    <w:rsid w:val="00A405F6"/>
    <w:rsid w:val="00A40AE4"/>
    <w:rsid w:val="00A4119A"/>
    <w:rsid w:val="00A411C2"/>
    <w:rsid w:val="00A41826"/>
    <w:rsid w:val="00A41E7F"/>
    <w:rsid w:val="00A41F5E"/>
    <w:rsid w:val="00A42212"/>
    <w:rsid w:val="00A422A6"/>
    <w:rsid w:val="00A423F6"/>
    <w:rsid w:val="00A425ED"/>
    <w:rsid w:val="00A4282F"/>
    <w:rsid w:val="00A42C11"/>
    <w:rsid w:val="00A432F4"/>
    <w:rsid w:val="00A43394"/>
    <w:rsid w:val="00A434A4"/>
    <w:rsid w:val="00A437EC"/>
    <w:rsid w:val="00A43DD8"/>
    <w:rsid w:val="00A4403F"/>
    <w:rsid w:val="00A443B7"/>
    <w:rsid w:val="00A445F0"/>
    <w:rsid w:val="00A44B6C"/>
    <w:rsid w:val="00A44FCB"/>
    <w:rsid w:val="00A4518D"/>
    <w:rsid w:val="00A451AA"/>
    <w:rsid w:val="00A45BE2"/>
    <w:rsid w:val="00A46CC6"/>
    <w:rsid w:val="00A46E4E"/>
    <w:rsid w:val="00A46FCC"/>
    <w:rsid w:val="00A47560"/>
    <w:rsid w:val="00A4774B"/>
    <w:rsid w:val="00A477AE"/>
    <w:rsid w:val="00A477C2"/>
    <w:rsid w:val="00A47961"/>
    <w:rsid w:val="00A47C0F"/>
    <w:rsid w:val="00A47C1E"/>
    <w:rsid w:val="00A47C4F"/>
    <w:rsid w:val="00A50005"/>
    <w:rsid w:val="00A50352"/>
    <w:rsid w:val="00A5064F"/>
    <w:rsid w:val="00A50C23"/>
    <w:rsid w:val="00A50E98"/>
    <w:rsid w:val="00A50FD0"/>
    <w:rsid w:val="00A513AD"/>
    <w:rsid w:val="00A51EB1"/>
    <w:rsid w:val="00A51F15"/>
    <w:rsid w:val="00A523DE"/>
    <w:rsid w:val="00A52591"/>
    <w:rsid w:val="00A52D62"/>
    <w:rsid w:val="00A52D64"/>
    <w:rsid w:val="00A52F66"/>
    <w:rsid w:val="00A53649"/>
    <w:rsid w:val="00A53ADB"/>
    <w:rsid w:val="00A54177"/>
    <w:rsid w:val="00A54BEF"/>
    <w:rsid w:val="00A55528"/>
    <w:rsid w:val="00A5565C"/>
    <w:rsid w:val="00A557AA"/>
    <w:rsid w:val="00A55AB4"/>
    <w:rsid w:val="00A55CCA"/>
    <w:rsid w:val="00A55D0F"/>
    <w:rsid w:val="00A56898"/>
    <w:rsid w:val="00A573E5"/>
    <w:rsid w:val="00A5791A"/>
    <w:rsid w:val="00A57C19"/>
    <w:rsid w:val="00A57C4E"/>
    <w:rsid w:val="00A57DC0"/>
    <w:rsid w:val="00A60167"/>
    <w:rsid w:val="00A60958"/>
    <w:rsid w:val="00A60BC1"/>
    <w:rsid w:val="00A60DED"/>
    <w:rsid w:val="00A60F97"/>
    <w:rsid w:val="00A61370"/>
    <w:rsid w:val="00A617E0"/>
    <w:rsid w:val="00A6196E"/>
    <w:rsid w:val="00A61A88"/>
    <w:rsid w:val="00A61C33"/>
    <w:rsid w:val="00A61D0D"/>
    <w:rsid w:val="00A621A6"/>
    <w:rsid w:val="00A629FD"/>
    <w:rsid w:val="00A62C69"/>
    <w:rsid w:val="00A63075"/>
    <w:rsid w:val="00A642A1"/>
    <w:rsid w:val="00A64605"/>
    <w:rsid w:val="00A64A1B"/>
    <w:rsid w:val="00A64C2D"/>
    <w:rsid w:val="00A6506B"/>
    <w:rsid w:val="00A6534E"/>
    <w:rsid w:val="00A65DD9"/>
    <w:rsid w:val="00A66356"/>
    <w:rsid w:val="00A66802"/>
    <w:rsid w:val="00A66BEA"/>
    <w:rsid w:val="00A66EB6"/>
    <w:rsid w:val="00A66F1B"/>
    <w:rsid w:val="00A67983"/>
    <w:rsid w:val="00A67A13"/>
    <w:rsid w:val="00A67A76"/>
    <w:rsid w:val="00A67CF4"/>
    <w:rsid w:val="00A67FD3"/>
    <w:rsid w:val="00A7015A"/>
    <w:rsid w:val="00A705B3"/>
    <w:rsid w:val="00A70741"/>
    <w:rsid w:val="00A707EC"/>
    <w:rsid w:val="00A70873"/>
    <w:rsid w:val="00A709B5"/>
    <w:rsid w:val="00A71281"/>
    <w:rsid w:val="00A712A8"/>
    <w:rsid w:val="00A713CD"/>
    <w:rsid w:val="00A716CC"/>
    <w:rsid w:val="00A7198A"/>
    <w:rsid w:val="00A71CF6"/>
    <w:rsid w:val="00A71E93"/>
    <w:rsid w:val="00A72374"/>
    <w:rsid w:val="00A72492"/>
    <w:rsid w:val="00A726B2"/>
    <w:rsid w:val="00A72A63"/>
    <w:rsid w:val="00A72C76"/>
    <w:rsid w:val="00A735CC"/>
    <w:rsid w:val="00A7374E"/>
    <w:rsid w:val="00A7380D"/>
    <w:rsid w:val="00A7386F"/>
    <w:rsid w:val="00A738B9"/>
    <w:rsid w:val="00A7399D"/>
    <w:rsid w:val="00A73D56"/>
    <w:rsid w:val="00A7440A"/>
    <w:rsid w:val="00A7465A"/>
    <w:rsid w:val="00A758D0"/>
    <w:rsid w:val="00A7596F"/>
    <w:rsid w:val="00A75B03"/>
    <w:rsid w:val="00A76007"/>
    <w:rsid w:val="00A76025"/>
    <w:rsid w:val="00A76121"/>
    <w:rsid w:val="00A76614"/>
    <w:rsid w:val="00A76933"/>
    <w:rsid w:val="00A77471"/>
    <w:rsid w:val="00A77A94"/>
    <w:rsid w:val="00A77C7B"/>
    <w:rsid w:val="00A77D31"/>
    <w:rsid w:val="00A803E4"/>
    <w:rsid w:val="00A803E8"/>
    <w:rsid w:val="00A80AEE"/>
    <w:rsid w:val="00A80FB5"/>
    <w:rsid w:val="00A811D1"/>
    <w:rsid w:val="00A8126F"/>
    <w:rsid w:val="00A81C67"/>
    <w:rsid w:val="00A8292B"/>
    <w:rsid w:val="00A82C99"/>
    <w:rsid w:val="00A82D87"/>
    <w:rsid w:val="00A82EE2"/>
    <w:rsid w:val="00A82F67"/>
    <w:rsid w:val="00A835C3"/>
    <w:rsid w:val="00A83BF0"/>
    <w:rsid w:val="00A83BF3"/>
    <w:rsid w:val="00A83DDB"/>
    <w:rsid w:val="00A83EEE"/>
    <w:rsid w:val="00A841AF"/>
    <w:rsid w:val="00A84238"/>
    <w:rsid w:val="00A84A38"/>
    <w:rsid w:val="00A84E0E"/>
    <w:rsid w:val="00A84FE2"/>
    <w:rsid w:val="00A85134"/>
    <w:rsid w:val="00A85419"/>
    <w:rsid w:val="00A85DBB"/>
    <w:rsid w:val="00A8651C"/>
    <w:rsid w:val="00A8671E"/>
    <w:rsid w:val="00A86B15"/>
    <w:rsid w:val="00A8779B"/>
    <w:rsid w:val="00A90271"/>
    <w:rsid w:val="00A90359"/>
    <w:rsid w:val="00A90A78"/>
    <w:rsid w:val="00A90B51"/>
    <w:rsid w:val="00A90BA4"/>
    <w:rsid w:val="00A91F36"/>
    <w:rsid w:val="00A9227C"/>
    <w:rsid w:val="00A923CF"/>
    <w:rsid w:val="00A92457"/>
    <w:rsid w:val="00A92DE7"/>
    <w:rsid w:val="00A92E47"/>
    <w:rsid w:val="00A93AEC"/>
    <w:rsid w:val="00A93F05"/>
    <w:rsid w:val="00A940BB"/>
    <w:rsid w:val="00A94271"/>
    <w:rsid w:val="00A9461C"/>
    <w:rsid w:val="00A94702"/>
    <w:rsid w:val="00A94ABB"/>
    <w:rsid w:val="00A94C04"/>
    <w:rsid w:val="00A958FD"/>
    <w:rsid w:val="00A95A0C"/>
    <w:rsid w:val="00A96124"/>
    <w:rsid w:val="00A96277"/>
    <w:rsid w:val="00A96B4E"/>
    <w:rsid w:val="00A97268"/>
    <w:rsid w:val="00A97463"/>
    <w:rsid w:val="00A978F7"/>
    <w:rsid w:val="00A97953"/>
    <w:rsid w:val="00AA0003"/>
    <w:rsid w:val="00AA03DF"/>
    <w:rsid w:val="00AA146C"/>
    <w:rsid w:val="00AA183E"/>
    <w:rsid w:val="00AA191B"/>
    <w:rsid w:val="00AA1D6A"/>
    <w:rsid w:val="00AA2205"/>
    <w:rsid w:val="00AA2560"/>
    <w:rsid w:val="00AA2B67"/>
    <w:rsid w:val="00AA32B2"/>
    <w:rsid w:val="00AA42F8"/>
    <w:rsid w:val="00AA4D57"/>
    <w:rsid w:val="00AA4E11"/>
    <w:rsid w:val="00AA5144"/>
    <w:rsid w:val="00AA5475"/>
    <w:rsid w:val="00AA57E3"/>
    <w:rsid w:val="00AA5F6D"/>
    <w:rsid w:val="00AA5F6F"/>
    <w:rsid w:val="00AA63E0"/>
    <w:rsid w:val="00AA645A"/>
    <w:rsid w:val="00AA646C"/>
    <w:rsid w:val="00AA6CB5"/>
    <w:rsid w:val="00AA6DFA"/>
    <w:rsid w:val="00AA6F8B"/>
    <w:rsid w:val="00AA76FF"/>
    <w:rsid w:val="00AA7757"/>
    <w:rsid w:val="00AA7BED"/>
    <w:rsid w:val="00AB00FC"/>
    <w:rsid w:val="00AB0231"/>
    <w:rsid w:val="00AB0283"/>
    <w:rsid w:val="00AB0EB1"/>
    <w:rsid w:val="00AB1907"/>
    <w:rsid w:val="00AB1AC8"/>
    <w:rsid w:val="00AB2607"/>
    <w:rsid w:val="00AB2D8E"/>
    <w:rsid w:val="00AB345D"/>
    <w:rsid w:val="00AB3802"/>
    <w:rsid w:val="00AB3A57"/>
    <w:rsid w:val="00AB3A6A"/>
    <w:rsid w:val="00AB3AA7"/>
    <w:rsid w:val="00AB3B8D"/>
    <w:rsid w:val="00AB3C86"/>
    <w:rsid w:val="00AB3DAA"/>
    <w:rsid w:val="00AB4044"/>
    <w:rsid w:val="00AB4385"/>
    <w:rsid w:val="00AB4565"/>
    <w:rsid w:val="00AB45FC"/>
    <w:rsid w:val="00AB488F"/>
    <w:rsid w:val="00AB4920"/>
    <w:rsid w:val="00AB5405"/>
    <w:rsid w:val="00AB5596"/>
    <w:rsid w:val="00AB560D"/>
    <w:rsid w:val="00AB58EA"/>
    <w:rsid w:val="00AB6159"/>
    <w:rsid w:val="00AB75A1"/>
    <w:rsid w:val="00AB7ABD"/>
    <w:rsid w:val="00AC049D"/>
    <w:rsid w:val="00AC058B"/>
    <w:rsid w:val="00AC0790"/>
    <w:rsid w:val="00AC0EDF"/>
    <w:rsid w:val="00AC1281"/>
    <w:rsid w:val="00AC214A"/>
    <w:rsid w:val="00AC2674"/>
    <w:rsid w:val="00AC2AA2"/>
    <w:rsid w:val="00AC2B6D"/>
    <w:rsid w:val="00AC30F4"/>
    <w:rsid w:val="00AC33C0"/>
    <w:rsid w:val="00AC38E9"/>
    <w:rsid w:val="00AC3936"/>
    <w:rsid w:val="00AC43B8"/>
    <w:rsid w:val="00AC4A79"/>
    <w:rsid w:val="00AC4B8A"/>
    <w:rsid w:val="00AC5027"/>
    <w:rsid w:val="00AC5466"/>
    <w:rsid w:val="00AC5925"/>
    <w:rsid w:val="00AC5ACA"/>
    <w:rsid w:val="00AC684F"/>
    <w:rsid w:val="00AC6A01"/>
    <w:rsid w:val="00AC732E"/>
    <w:rsid w:val="00AC7415"/>
    <w:rsid w:val="00AC7A1B"/>
    <w:rsid w:val="00AD02A8"/>
    <w:rsid w:val="00AD0446"/>
    <w:rsid w:val="00AD059E"/>
    <w:rsid w:val="00AD0698"/>
    <w:rsid w:val="00AD0C05"/>
    <w:rsid w:val="00AD0DC1"/>
    <w:rsid w:val="00AD11CE"/>
    <w:rsid w:val="00AD11D9"/>
    <w:rsid w:val="00AD1483"/>
    <w:rsid w:val="00AD2312"/>
    <w:rsid w:val="00AD2450"/>
    <w:rsid w:val="00AD28BD"/>
    <w:rsid w:val="00AD2B80"/>
    <w:rsid w:val="00AD3DE9"/>
    <w:rsid w:val="00AD41E2"/>
    <w:rsid w:val="00AD44FD"/>
    <w:rsid w:val="00AD479F"/>
    <w:rsid w:val="00AD487F"/>
    <w:rsid w:val="00AD4BA1"/>
    <w:rsid w:val="00AD4E87"/>
    <w:rsid w:val="00AD5134"/>
    <w:rsid w:val="00AD5F48"/>
    <w:rsid w:val="00AD64D5"/>
    <w:rsid w:val="00AD6886"/>
    <w:rsid w:val="00AD6AA5"/>
    <w:rsid w:val="00AD70A6"/>
    <w:rsid w:val="00AD719D"/>
    <w:rsid w:val="00AD73EC"/>
    <w:rsid w:val="00AD7A9C"/>
    <w:rsid w:val="00AD7D2F"/>
    <w:rsid w:val="00AE02F0"/>
    <w:rsid w:val="00AE04DE"/>
    <w:rsid w:val="00AE0FE6"/>
    <w:rsid w:val="00AE122E"/>
    <w:rsid w:val="00AE1DE6"/>
    <w:rsid w:val="00AE29DF"/>
    <w:rsid w:val="00AE2A28"/>
    <w:rsid w:val="00AE30E6"/>
    <w:rsid w:val="00AE3258"/>
    <w:rsid w:val="00AE39CD"/>
    <w:rsid w:val="00AE44DA"/>
    <w:rsid w:val="00AE4B49"/>
    <w:rsid w:val="00AE5432"/>
    <w:rsid w:val="00AE5522"/>
    <w:rsid w:val="00AE58E4"/>
    <w:rsid w:val="00AE5938"/>
    <w:rsid w:val="00AE5D06"/>
    <w:rsid w:val="00AE5EA2"/>
    <w:rsid w:val="00AE6117"/>
    <w:rsid w:val="00AE67E9"/>
    <w:rsid w:val="00AE6A9F"/>
    <w:rsid w:val="00AE6B6A"/>
    <w:rsid w:val="00AE6DF3"/>
    <w:rsid w:val="00AE7273"/>
    <w:rsid w:val="00AE728C"/>
    <w:rsid w:val="00AE7465"/>
    <w:rsid w:val="00AE7501"/>
    <w:rsid w:val="00AE7D3F"/>
    <w:rsid w:val="00AF169C"/>
    <w:rsid w:val="00AF1B5B"/>
    <w:rsid w:val="00AF1E89"/>
    <w:rsid w:val="00AF24E8"/>
    <w:rsid w:val="00AF2559"/>
    <w:rsid w:val="00AF2970"/>
    <w:rsid w:val="00AF3557"/>
    <w:rsid w:val="00AF3663"/>
    <w:rsid w:val="00AF3966"/>
    <w:rsid w:val="00AF3BCF"/>
    <w:rsid w:val="00AF3C2B"/>
    <w:rsid w:val="00AF3CB2"/>
    <w:rsid w:val="00AF3EA2"/>
    <w:rsid w:val="00AF49DC"/>
    <w:rsid w:val="00AF4B20"/>
    <w:rsid w:val="00AF4B4D"/>
    <w:rsid w:val="00AF5007"/>
    <w:rsid w:val="00AF5298"/>
    <w:rsid w:val="00AF54DC"/>
    <w:rsid w:val="00AF5673"/>
    <w:rsid w:val="00AF581C"/>
    <w:rsid w:val="00AF5D38"/>
    <w:rsid w:val="00AF5D68"/>
    <w:rsid w:val="00AF65EB"/>
    <w:rsid w:val="00AF6CEA"/>
    <w:rsid w:val="00AF6D49"/>
    <w:rsid w:val="00AF728B"/>
    <w:rsid w:val="00AF72E3"/>
    <w:rsid w:val="00B00350"/>
    <w:rsid w:val="00B004DB"/>
    <w:rsid w:val="00B00A35"/>
    <w:rsid w:val="00B01AFA"/>
    <w:rsid w:val="00B02475"/>
    <w:rsid w:val="00B025E3"/>
    <w:rsid w:val="00B026BF"/>
    <w:rsid w:val="00B02921"/>
    <w:rsid w:val="00B02ADA"/>
    <w:rsid w:val="00B03379"/>
    <w:rsid w:val="00B03514"/>
    <w:rsid w:val="00B03569"/>
    <w:rsid w:val="00B0366C"/>
    <w:rsid w:val="00B0397E"/>
    <w:rsid w:val="00B03A04"/>
    <w:rsid w:val="00B0440D"/>
    <w:rsid w:val="00B04865"/>
    <w:rsid w:val="00B04ADB"/>
    <w:rsid w:val="00B04D7A"/>
    <w:rsid w:val="00B051AB"/>
    <w:rsid w:val="00B05325"/>
    <w:rsid w:val="00B061DA"/>
    <w:rsid w:val="00B0624A"/>
    <w:rsid w:val="00B06452"/>
    <w:rsid w:val="00B0646B"/>
    <w:rsid w:val="00B0694E"/>
    <w:rsid w:val="00B069D5"/>
    <w:rsid w:val="00B06B72"/>
    <w:rsid w:val="00B06BCD"/>
    <w:rsid w:val="00B06F83"/>
    <w:rsid w:val="00B072F0"/>
    <w:rsid w:val="00B07816"/>
    <w:rsid w:val="00B07F80"/>
    <w:rsid w:val="00B10301"/>
    <w:rsid w:val="00B10AE3"/>
    <w:rsid w:val="00B10D59"/>
    <w:rsid w:val="00B10E37"/>
    <w:rsid w:val="00B1130E"/>
    <w:rsid w:val="00B117F5"/>
    <w:rsid w:val="00B11876"/>
    <w:rsid w:val="00B12103"/>
    <w:rsid w:val="00B12AE2"/>
    <w:rsid w:val="00B12BFA"/>
    <w:rsid w:val="00B12C06"/>
    <w:rsid w:val="00B12E1F"/>
    <w:rsid w:val="00B1317B"/>
    <w:rsid w:val="00B13911"/>
    <w:rsid w:val="00B13B51"/>
    <w:rsid w:val="00B14181"/>
    <w:rsid w:val="00B143D9"/>
    <w:rsid w:val="00B147BB"/>
    <w:rsid w:val="00B14AAE"/>
    <w:rsid w:val="00B14F17"/>
    <w:rsid w:val="00B1583D"/>
    <w:rsid w:val="00B1691A"/>
    <w:rsid w:val="00B16B30"/>
    <w:rsid w:val="00B16FCD"/>
    <w:rsid w:val="00B1707E"/>
    <w:rsid w:val="00B170E1"/>
    <w:rsid w:val="00B1722F"/>
    <w:rsid w:val="00B172C9"/>
    <w:rsid w:val="00B17363"/>
    <w:rsid w:val="00B201AA"/>
    <w:rsid w:val="00B2027C"/>
    <w:rsid w:val="00B204B3"/>
    <w:rsid w:val="00B204EA"/>
    <w:rsid w:val="00B20F40"/>
    <w:rsid w:val="00B21487"/>
    <w:rsid w:val="00B21539"/>
    <w:rsid w:val="00B21A46"/>
    <w:rsid w:val="00B2200A"/>
    <w:rsid w:val="00B2214A"/>
    <w:rsid w:val="00B226C6"/>
    <w:rsid w:val="00B22894"/>
    <w:rsid w:val="00B22C98"/>
    <w:rsid w:val="00B22DDE"/>
    <w:rsid w:val="00B231CA"/>
    <w:rsid w:val="00B2331D"/>
    <w:rsid w:val="00B235EA"/>
    <w:rsid w:val="00B23BAE"/>
    <w:rsid w:val="00B23D18"/>
    <w:rsid w:val="00B23FB9"/>
    <w:rsid w:val="00B24363"/>
    <w:rsid w:val="00B243CE"/>
    <w:rsid w:val="00B24552"/>
    <w:rsid w:val="00B24F22"/>
    <w:rsid w:val="00B25151"/>
    <w:rsid w:val="00B2565C"/>
    <w:rsid w:val="00B259F5"/>
    <w:rsid w:val="00B25A79"/>
    <w:rsid w:val="00B2609F"/>
    <w:rsid w:val="00B26293"/>
    <w:rsid w:val="00B26804"/>
    <w:rsid w:val="00B2684A"/>
    <w:rsid w:val="00B26A6C"/>
    <w:rsid w:val="00B26C03"/>
    <w:rsid w:val="00B26EFB"/>
    <w:rsid w:val="00B2724C"/>
    <w:rsid w:val="00B27ACF"/>
    <w:rsid w:val="00B27B4B"/>
    <w:rsid w:val="00B27B7E"/>
    <w:rsid w:val="00B27F27"/>
    <w:rsid w:val="00B30733"/>
    <w:rsid w:val="00B30D22"/>
    <w:rsid w:val="00B31019"/>
    <w:rsid w:val="00B31606"/>
    <w:rsid w:val="00B3161B"/>
    <w:rsid w:val="00B319FA"/>
    <w:rsid w:val="00B3272F"/>
    <w:rsid w:val="00B32D5A"/>
    <w:rsid w:val="00B33221"/>
    <w:rsid w:val="00B3348F"/>
    <w:rsid w:val="00B338A3"/>
    <w:rsid w:val="00B33D47"/>
    <w:rsid w:val="00B344A7"/>
    <w:rsid w:val="00B34875"/>
    <w:rsid w:val="00B34955"/>
    <w:rsid w:val="00B34CE3"/>
    <w:rsid w:val="00B35950"/>
    <w:rsid w:val="00B367C7"/>
    <w:rsid w:val="00B36FA3"/>
    <w:rsid w:val="00B3710C"/>
    <w:rsid w:val="00B37185"/>
    <w:rsid w:val="00B405C9"/>
    <w:rsid w:val="00B415B6"/>
    <w:rsid w:val="00B421E0"/>
    <w:rsid w:val="00B427D6"/>
    <w:rsid w:val="00B428C2"/>
    <w:rsid w:val="00B42CCA"/>
    <w:rsid w:val="00B42DA2"/>
    <w:rsid w:val="00B42E02"/>
    <w:rsid w:val="00B432CF"/>
    <w:rsid w:val="00B432E5"/>
    <w:rsid w:val="00B43455"/>
    <w:rsid w:val="00B4362C"/>
    <w:rsid w:val="00B43883"/>
    <w:rsid w:val="00B438CE"/>
    <w:rsid w:val="00B43D90"/>
    <w:rsid w:val="00B44044"/>
    <w:rsid w:val="00B44119"/>
    <w:rsid w:val="00B442B6"/>
    <w:rsid w:val="00B44B1A"/>
    <w:rsid w:val="00B44B57"/>
    <w:rsid w:val="00B44B73"/>
    <w:rsid w:val="00B44FFB"/>
    <w:rsid w:val="00B45299"/>
    <w:rsid w:val="00B4608F"/>
    <w:rsid w:val="00B466D8"/>
    <w:rsid w:val="00B470A4"/>
    <w:rsid w:val="00B473BF"/>
    <w:rsid w:val="00B478FE"/>
    <w:rsid w:val="00B47C35"/>
    <w:rsid w:val="00B505B2"/>
    <w:rsid w:val="00B50D56"/>
    <w:rsid w:val="00B51D0B"/>
    <w:rsid w:val="00B51D23"/>
    <w:rsid w:val="00B51D5C"/>
    <w:rsid w:val="00B51FFA"/>
    <w:rsid w:val="00B52143"/>
    <w:rsid w:val="00B52487"/>
    <w:rsid w:val="00B52650"/>
    <w:rsid w:val="00B5295B"/>
    <w:rsid w:val="00B52CDB"/>
    <w:rsid w:val="00B52ED4"/>
    <w:rsid w:val="00B530DA"/>
    <w:rsid w:val="00B53108"/>
    <w:rsid w:val="00B5333D"/>
    <w:rsid w:val="00B53411"/>
    <w:rsid w:val="00B53425"/>
    <w:rsid w:val="00B5433F"/>
    <w:rsid w:val="00B54512"/>
    <w:rsid w:val="00B54DD6"/>
    <w:rsid w:val="00B54F76"/>
    <w:rsid w:val="00B550A2"/>
    <w:rsid w:val="00B55218"/>
    <w:rsid w:val="00B553DF"/>
    <w:rsid w:val="00B55612"/>
    <w:rsid w:val="00B559AF"/>
    <w:rsid w:val="00B55FAB"/>
    <w:rsid w:val="00B567A2"/>
    <w:rsid w:val="00B56A47"/>
    <w:rsid w:val="00B56D07"/>
    <w:rsid w:val="00B5733C"/>
    <w:rsid w:val="00B57559"/>
    <w:rsid w:val="00B5770B"/>
    <w:rsid w:val="00B57D4D"/>
    <w:rsid w:val="00B6088D"/>
    <w:rsid w:val="00B60D87"/>
    <w:rsid w:val="00B60F25"/>
    <w:rsid w:val="00B611CE"/>
    <w:rsid w:val="00B61D26"/>
    <w:rsid w:val="00B61DFD"/>
    <w:rsid w:val="00B6201A"/>
    <w:rsid w:val="00B623A8"/>
    <w:rsid w:val="00B62F88"/>
    <w:rsid w:val="00B6316F"/>
    <w:rsid w:val="00B635E6"/>
    <w:rsid w:val="00B63AE2"/>
    <w:rsid w:val="00B63DDF"/>
    <w:rsid w:val="00B63F1B"/>
    <w:rsid w:val="00B6487F"/>
    <w:rsid w:val="00B64AD3"/>
    <w:rsid w:val="00B64B00"/>
    <w:rsid w:val="00B64BED"/>
    <w:rsid w:val="00B65413"/>
    <w:rsid w:val="00B6568B"/>
    <w:rsid w:val="00B65A0E"/>
    <w:rsid w:val="00B665B3"/>
    <w:rsid w:val="00B667B7"/>
    <w:rsid w:val="00B6688E"/>
    <w:rsid w:val="00B66893"/>
    <w:rsid w:val="00B66996"/>
    <w:rsid w:val="00B67460"/>
    <w:rsid w:val="00B70646"/>
    <w:rsid w:val="00B706AC"/>
    <w:rsid w:val="00B710F0"/>
    <w:rsid w:val="00B7129B"/>
    <w:rsid w:val="00B714A0"/>
    <w:rsid w:val="00B714B8"/>
    <w:rsid w:val="00B717E7"/>
    <w:rsid w:val="00B71C60"/>
    <w:rsid w:val="00B72112"/>
    <w:rsid w:val="00B721E0"/>
    <w:rsid w:val="00B72308"/>
    <w:rsid w:val="00B7231E"/>
    <w:rsid w:val="00B72B37"/>
    <w:rsid w:val="00B7303A"/>
    <w:rsid w:val="00B73235"/>
    <w:rsid w:val="00B73308"/>
    <w:rsid w:val="00B733A5"/>
    <w:rsid w:val="00B738FC"/>
    <w:rsid w:val="00B742C6"/>
    <w:rsid w:val="00B74AC6"/>
    <w:rsid w:val="00B75957"/>
    <w:rsid w:val="00B76B7F"/>
    <w:rsid w:val="00B76D1A"/>
    <w:rsid w:val="00B76ED9"/>
    <w:rsid w:val="00B77169"/>
    <w:rsid w:val="00B7750E"/>
    <w:rsid w:val="00B777A1"/>
    <w:rsid w:val="00B7786D"/>
    <w:rsid w:val="00B803BB"/>
    <w:rsid w:val="00B80473"/>
    <w:rsid w:val="00B8051C"/>
    <w:rsid w:val="00B809F4"/>
    <w:rsid w:val="00B80D6C"/>
    <w:rsid w:val="00B81177"/>
    <w:rsid w:val="00B81558"/>
    <w:rsid w:val="00B8181B"/>
    <w:rsid w:val="00B81CB4"/>
    <w:rsid w:val="00B82CEA"/>
    <w:rsid w:val="00B82E41"/>
    <w:rsid w:val="00B83673"/>
    <w:rsid w:val="00B83733"/>
    <w:rsid w:val="00B84014"/>
    <w:rsid w:val="00B846DD"/>
    <w:rsid w:val="00B84E49"/>
    <w:rsid w:val="00B85210"/>
    <w:rsid w:val="00B8529C"/>
    <w:rsid w:val="00B85AC7"/>
    <w:rsid w:val="00B85B1A"/>
    <w:rsid w:val="00B86897"/>
    <w:rsid w:val="00B87463"/>
    <w:rsid w:val="00B878A1"/>
    <w:rsid w:val="00B87C5F"/>
    <w:rsid w:val="00B87E83"/>
    <w:rsid w:val="00B9032C"/>
    <w:rsid w:val="00B90830"/>
    <w:rsid w:val="00B908E1"/>
    <w:rsid w:val="00B90917"/>
    <w:rsid w:val="00B90BD4"/>
    <w:rsid w:val="00B915C2"/>
    <w:rsid w:val="00B919A1"/>
    <w:rsid w:val="00B91BB3"/>
    <w:rsid w:val="00B91C3A"/>
    <w:rsid w:val="00B91E43"/>
    <w:rsid w:val="00B92171"/>
    <w:rsid w:val="00B922C0"/>
    <w:rsid w:val="00B923CF"/>
    <w:rsid w:val="00B92695"/>
    <w:rsid w:val="00B92927"/>
    <w:rsid w:val="00B92A21"/>
    <w:rsid w:val="00B92D8C"/>
    <w:rsid w:val="00B931F2"/>
    <w:rsid w:val="00B937E4"/>
    <w:rsid w:val="00B943A3"/>
    <w:rsid w:val="00B94829"/>
    <w:rsid w:val="00B94A97"/>
    <w:rsid w:val="00B94B4B"/>
    <w:rsid w:val="00B95BC3"/>
    <w:rsid w:val="00B95E8B"/>
    <w:rsid w:val="00B9604F"/>
    <w:rsid w:val="00B9608A"/>
    <w:rsid w:val="00B963E4"/>
    <w:rsid w:val="00B9660E"/>
    <w:rsid w:val="00B96832"/>
    <w:rsid w:val="00B96B48"/>
    <w:rsid w:val="00B96D87"/>
    <w:rsid w:val="00B97229"/>
    <w:rsid w:val="00B9783D"/>
    <w:rsid w:val="00B97941"/>
    <w:rsid w:val="00B97CD4"/>
    <w:rsid w:val="00BA00AD"/>
    <w:rsid w:val="00BA0809"/>
    <w:rsid w:val="00BA1476"/>
    <w:rsid w:val="00BA15A0"/>
    <w:rsid w:val="00BA16FB"/>
    <w:rsid w:val="00BA2197"/>
    <w:rsid w:val="00BA24FD"/>
    <w:rsid w:val="00BA258B"/>
    <w:rsid w:val="00BA2B41"/>
    <w:rsid w:val="00BA2EEA"/>
    <w:rsid w:val="00BA3032"/>
    <w:rsid w:val="00BA334E"/>
    <w:rsid w:val="00BA38CE"/>
    <w:rsid w:val="00BA3B5B"/>
    <w:rsid w:val="00BA4AF5"/>
    <w:rsid w:val="00BA4D11"/>
    <w:rsid w:val="00BA4E8D"/>
    <w:rsid w:val="00BA5179"/>
    <w:rsid w:val="00BA63D1"/>
    <w:rsid w:val="00BA65A3"/>
    <w:rsid w:val="00BA6853"/>
    <w:rsid w:val="00BA6D82"/>
    <w:rsid w:val="00BA6F0A"/>
    <w:rsid w:val="00BA7466"/>
    <w:rsid w:val="00BA7540"/>
    <w:rsid w:val="00BA7CBF"/>
    <w:rsid w:val="00BA7D6F"/>
    <w:rsid w:val="00BA7E41"/>
    <w:rsid w:val="00BB08C8"/>
    <w:rsid w:val="00BB12C4"/>
    <w:rsid w:val="00BB1E17"/>
    <w:rsid w:val="00BB2455"/>
    <w:rsid w:val="00BB26B5"/>
    <w:rsid w:val="00BB311C"/>
    <w:rsid w:val="00BB31EE"/>
    <w:rsid w:val="00BB3325"/>
    <w:rsid w:val="00BB3A6B"/>
    <w:rsid w:val="00BB4BE2"/>
    <w:rsid w:val="00BB50AB"/>
    <w:rsid w:val="00BB5F12"/>
    <w:rsid w:val="00BB682B"/>
    <w:rsid w:val="00BB68AD"/>
    <w:rsid w:val="00BB6A2A"/>
    <w:rsid w:val="00BB70E6"/>
    <w:rsid w:val="00BB76BF"/>
    <w:rsid w:val="00BB77FC"/>
    <w:rsid w:val="00BB78AF"/>
    <w:rsid w:val="00BB7B55"/>
    <w:rsid w:val="00BB7DAB"/>
    <w:rsid w:val="00BC0C51"/>
    <w:rsid w:val="00BC0E61"/>
    <w:rsid w:val="00BC136D"/>
    <w:rsid w:val="00BC16AA"/>
    <w:rsid w:val="00BC1E2E"/>
    <w:rsid w:val="00BC277B"/>
    <w:rsid w:val="00BC2D9F"/>
    <w:rsid w:val="00BC325E"/>
    <w:rsid w:val="00BC3534"/>
    <w:rsid w:val="00BC36C3"/>
    <w:rsid w:val="00BC36FB"/>
    <w:rsid w:val="00BC39B8"/>
    <w:rsid w:val="00BC39EB"/>
    <w:rsid w:val="00BC42A4"/>
    <w:rsid w:val="00BC42E6"/>
    <w:rsid w:val="00BC4C21"/>
    <w:rsid w:val="00BC4D93"/>
    <w:rsid w:val="00BC4E8D"/>
    <w:rsid w:val="00BC5160"/>
    <w:rsid w:val="00BC6518"/>
    <w:rsid w:val="00BC6613"/>
    <w:rsid w:val="00BC6915"/>
    <w:rsid w:val="00BC6AE8"/>
    <w:rsid w:val="00BC6F0F"/>
    <w:rsid w:val="00BC764F"/>
    <w:rsid w:val="00BC7833"/>
    <w:rsid w:val="00BC7B6B"/>
    <w:rsid w:val="00BD01D8"/>
    <w:rsid w:val="00BD0F84"/>
    <w:rsid w:val="00BD1449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A8F"/>
    <w:rsid w:val="00BD4DA6"/>
    <w:rsid w:val="00BD4DE2"/>
    <w:rsid w:val="00BD4E70"/>
    <w:rsid w:val="00BD5145"/>
    <w:rsid w:val="00BD52F5"/>
    <w:rsid w:val="00BD53F2"/>
    <w:rsid w:val="00BD5B29"/>
    <w:rsid w:val="00BD6728"/>
    <w:rsid w:val="00BD693B"/>
    <w:rsid w:val="00BD6B70"/>
    <w:rsid w:val="00BD7DFD"/>
    <w:rsid w:val="00BD7EA7"/>
    <w:rsid w:val="00BD7F9E"/>
    <w:rsid w:val="00BE01BB"/>
    <w:rsid w:val="00BE03EE"/>
    <w:rsid w:val="00BE0804"/>
    <w:rsid w:val="00BE0870"/>
    <w:rsid w:val="00BE0ECD"/>
    <w:rsid w:val="00BE1806"/>
    <w:rsid w:val="00BE1BA8"/>
    <w:rsid w:val="00BE2383"/>
    <w:rsid w:val="00BE2C81"/>
    <w:rsid w:val="00BE30A7"/>
    <w:rsid w:val="00BE379C"/>
    <w:rsid w:val="00BE3C0E"/>
    <w:rsid w:val="00BE4487"/>
    <w:rsid w:val="00BE456F"/>
    <w:rsid w:val="00BE4B42"/>
    <w:rsid w:val="00BE503B"/>
    <w:rsid w:val="00BE5620"/>
    <w:rsid w:val="00BE5958"/>
    <w:rsid w:val="00BE619C"/>
    <w:rsid w:val="00BE6D4A"/>
    <w:rsid w:val="00BF056F"/>
    <w:rsid w:val="00BF0C9D"/>
    <w:rsid w:val="00BF0F08"/>
    <w:rsid w:val="00BF1151"/>
    <w:rsid w:val="00BF134E"/>
    <w:rsid w:val="00BF149A"/>
    <w:rsid w:val="00BF157F"/>
    <w:rsid w:val="00BF1627"/>
    <w:rsid w:val="00BF1877"/>
    <w:rsid w:val="00BF18B9"/>
    <w:rsid w:val="00BF25B1"/>
    <w:rsid w:val="00BF29D2"/>
    <w:rsid w:val="00BF309A"/>
    <w:rsid w:val="00BF4334"/>
    <w:rsid w:val="00BF46C4"/>
    <w:rsid w:val="00BF4AD7"/>
    <w:rsid w:val="00BF4C64"/>
    <w:rsid w:val="00BF4F0D"/>
    <w:rsid w:val="00BF571E"/>
    <w:rsid w:val="00BF591B"/>
    <w:rsid w:val="00BF6198"/>
    <w:rsid w:val="00BF64AF"/>
    <w:rsid w:val="00BF64BD"/>
    <w:rsid w:val="00BF6574"/>
    <w:rsid w:val="00BF6A13"/>
    <w:rsid w:val="00BF6D4D"/>
    <w:rsid w:val="00BF6DA6"/>
    <w:rsid w:val="00BF706D"/>
    <w:rsid w:val="00BF7214"/>
    <w:rsid w:val="00BF726F"/>
    <w:rsid w:val="00BF72B9"/>
    <w:rsid w:val="00BF75C7"/>
    <w:rsid w:val="00BF7A04"/>
    <w:rsid w:val="00BF7EE3"/>
    <w:rsid w:val="00C00305"/>
    <w:rsid w:val="00C006FA"/>
    <w:rsid w:val="00C00D15"/>
    <w:rsid w:val="00C00E39"/>
    <w:rsid w:val="00C00F4F"/>
    <w:rsid w:val="00C0193C"/>
    <w:rsid w:val="00C01F15"/>
    <w:rsid w:val="00C02271"/>
    <w:rsid w:val="00C02BC9"/>
    <w:rsid w:val="00C03724"/>
    <w:rsid w:val="00C0380A"/>
    <w:rsid w:val="00C0428F"/>
    <w:rsid w:val="00C04438"/>
    <w:rsid w:val="00C04D34"/>
    <w:rsid w:val="00C04ED7"/>
    <w:rsid w:val="00C05158"/>
    <w:rsid w:val="00C05874"/>
    <w:rsid w:val="00C060E8"/>
    <w:rsid w:val="00C06122"/>
    <w:rsid w:val="00C0612A"/>
    <w:rsid w:val="00C0631F"/>
    <w:rsid w:val="00C06A44"/>
    <w:rsid w:val="00C06F03"/>
    <w:rsid w:val="00C070E1"/>
    <w:rsid w:val="00C070FF"/>
    <w:rsid w:val="00C079ED"/>
    <w:rsid w:val="00C07A54"/>
    <w:rsid w:val="00C07BE1"/>
    <w:rsid w:val="00C07F8D"/>
    <w:rsid w:val="00C10116"/>
    <w:rsid w:val="00C10730"/>
    <w:rsid w:val="00C10FF7"/>
    <w:rsid w:val="00C11708"/>
    <w:rsid w:val="00C119E0"/>
    <w:rsid w:val="00C11AF4"/>
    <w:rsid w:val="00C11C7B"/>
    <w:rsid w:val="00C1268D"/>
    <w:rsid w:val="00C12B89"/>
    <w:rsid w:val="00C12E20"/>
    <w:rsid w:val="00C13325"/>
    <w:rsid w:val="00C142F7"/>
    <w:rsid w:val="00C1474C"/>
    <w:rsid w:val="00C14A87"/>
    <w:rsid w:val="00C151EC"/>
    <w:rsid w:val="00C15431"/>
    <w:rsid w:val="00C16468"/>
    <w:rsid w:val="00C1656B"/>
    <w:rsid w:val="00C1662F"/>
    <w:rsid w:val="00C17296"/>
    <w:rsid w:val="00C175A9"/>
    <w:rsid w:val="00C17AAE"/>
    <w:rsid w:val="00C17DD2"/>
    <w:rsid w:val="00C17EC1"/>
    <w:rsid w:val="00C200D5"/>
    <w:rsid w:val="00C2016E"/>
    <w:rsid w:val="00C203F0"/>
    <w:rsid w:val="00C20C6A"/>
    <w:rsid w:val="00C20F48"/>
    <w:rsid w:val="00C2167F"/>
    <w:rsid w:val="00C22131"/>
    <w:rsid w:val="00C22732"/>
    <w:rsid w:val="00C2281D"/>
    <w:rsid w:val="00C230C3"/>
    <w:rsid w:val="00C23100"/>
    <w:rsid w:val="00C23845"/>
    <w:rsid w:val="00C23C6D"/>
    <w:rsid w:val="00C23E2A"/>
    <w:rsid w:val="00C23FE4"/>
    <w:rsid w:val="00C241F8"/>
    <w:rsid w:val="00C243C9"/>
    <w:rsid w:val="00C2494B"/>
    <w:rsid w:val="00C24C3B"/>
    <w:rsid w:val="00C24D85"/>
    <w:rsid w:val="00C2635F"/>
    <w:rsid w:val="00C26829"/>
    <w:rsid w:val="00C26E42"/>
    <w:rsid w:val="00C26E62"/>
    <w:rsid w:val="00C27248"/>
    <w:rsid w:val="00C27338"/>
    <w:rsid w:val="00C27A6B"/>
    <w:rsid w:val="00C27B67"/>
    <w:rsid w:val="00C27FBC"/>
    <w:rsid w:val="00C30411"/>
    <w:rsid w:val="00C30889"/>
    <w:rsid w:val="00C30915"/>
    <w:rsid w:val="00C31268"/>
    <w:rsid w:val="00C31998"/>
    <w:rsid w:val="00C31C90"/>
    <w:rsid w:val="00C31D61"/>
    <w:rsid w:val="00C3201F"/>
    <w:rsid w:val="00C3229F"/>
    <w:rsid w:val="00C323B9"/>
    <w:rsid w:val="00C32723"/>
    <w:rsid w:val="00C329D2"/>
    <w:rsid w:val="00C32CA3"/>
    <w:rsid w:val="00C33512"/>
    <w:rsid w:val="00C3370E"/>
    <w:rsid w:val="00C34A4E"/>
    <w:rsid w:val="00C34A5C"/>
    <w:rsid w:val="00C34A6E"/>
    <w:rsid w:val="00C34B15"/>
    <w:rsid w:val="00C34B43"/>
    <w:rsid w:val="00C34D47"/>
    <w:rsid w:val="00C35378"/>
    <w:rsid w:val="00C35831"/>
    <w:rsid w:val="00C3586A"/>
    <w:rsid w:val="00C3598D"/>
    <w:rsid w:val="00C359A6"/>
    <w:rsid w:val="00C35B19"/>
    <w:rsid w:val="00C35C01"/>
    <w:rsid w:val="00C35F38"/>
    <w:rsid w:val="00C35FC7"/>
    <w:rsid w:val="00C3694B"/>
    <w:rsid w:val="00C40752"/>
    <w:rsid w:val="00C40DBE"/>
    <w:rsid w:val="00C4194D"/>
    <w:rsid w:val="00C41F14"/>
    <w:rsid w:val="00C422D3"/>
    <w:rsid w:val="00C4297D"/>
    <w:rsid w:val="00C43312"/>
    <w:rsid w:val="00C4365F"/>
    <w:rsid w:val="00C43AED"/>
    <w:rsid w:val="00C43C1D"/>
    <w:rsid w:val="00C4474E"/>
    <w:rsid w:val="00C447CB"/>
    <w:rsid w:val="00C45255"/>
    <w:rsid w:val="00C45A0B"/>
    <w:rsid w:val="00C46348"/>
    <w:rsid w:val="00C46409"/>
    <w:rsid w:val="00C471D9"/>
    <w:rsid w:val="00C473E1"/>
    <w:rsid w:val="00C47424"/>
    <w:rsid w:val="00C4768C"/>
    <w:rsid w:val="00C47B6C"/>
    <w:rsid w:val="00C47E21"/>
    <w:rsid w:val="00C47ED9"/>
    <w:rsid w:val="00C47F4A"/>
    <w:rsid w:val="00C50026"/>
    <w:rsid w:val="00C5069B"/>
    <w:rsid w:val="00C50956"/>
    <w:rsid w:val="00C50EC2"/>
    <w:rsid w:val="00C51B7B"/>
    <w:rsid w:val="00C51D61"/>
    <w:rsid w:val="00C51D83"/>
    <w:rsid w:val="00C521F4"/>
    <w:rsid w:val="00C52419"/>
    <w:rsid w:val="00C528D3"/>
    <w:rsid w:val="00C529DE"/>
    <w:rsid w:val="00C53187"/>
    <w:rsid w:val="00C5335A"/>
    <w:rsid w:val="00C538CC"/>
    <w:rsid w:val="00C53E6A"/>
    <w:rsid w:val="00C5451D"/>
    <w:rsid w:val="00C5591D"/>
    <w:rsid w:val="00C56142"/>
    <w:rsid w:val="00C56507"/>
    <w:rsid w:val="00C576B9"/>
    <w:rsid w:val="00C57955"/>
    <w:rsid w:val="00C57E80"/>
    <w:rsid w:val="00C59B47"/>
    <w:rsid w:val="00C60A57"/>
    <w:rsid w:val="00C6108C"/>
    <w:rsid w:val="00C6124A"/>
    <w:rsid w:val="00C615CE"/>
    <w:rsid w:val="00C61BA7"/>
    <w:rsid w:val="00C61D99"/>
    <w:rsid w:val="00C61E32"/>
    <w:rsid w:val="00C6210C"/>
    <w:rsid w:val="00C623F1"/>
    <w:rsid w:val="00C62554"/>
    <w:rsid w:val="00C625C4"/>
    <w:rsid w:val="00C62796"/>
    <w:rsid w:val="00C62807"/>
    <w:rsid w:val="00C630D9"/>
    <w:rsid w:val="00C634A9"/>
    <w:rsid w:val="00C641BE"/>
    <w:rsid w:val="00C644CB"/>
    <w:rsid w:val="00C646C5"/>
    <w:rsid w:val="00C64B6E"/>
    <w:rsid w:val="00C64F5C"/>
    <w:rsid w:val="00C64F96"/>
    <w:rsid w:val="00C65716"/>
    <w:rsid w:val="00C65E5B"/>
    <w:rsid w:val="00C66500"/>
    <w:rsid w:val="00C6654B"/>
    <w:rsid w:val="00C66586"/>
    <w:rsid w:val="00C670B1"/>
    <w:rsid w:val="00C67B85"/>
    <w:rsid w:val="00C67EF6"/>
    <w:rsid w:val="00C67F26"/>
    <w:rsid w:val="00C67FDE"/>
    <w:rsid w:val="00C70649"/>
    <w:rsid w:val="00C7095B"/>
    <w:rsid w:val="00C7099F"/>
    <w:rsid w:val="00C70E4E"/>
    <w:rsid w:val="00C71044"/>
    <w:rsid w:val="00C7137E"/>
    <w:rsid w:val="00C723ED"/>
    <w:rsid w:val="00C72423"/>
    <w:rsid w:val="00C72CA9"/>
    <w:rsid w:val="00C72D47"/>
    <w:rsid w:val="00C733C7"/>
    <w:rsid w:val="00C73739"/>
    <w:rsid w:val="00C73828"/>
    <w:rsid w:val="00C738E7"/>
    <w:rsid w:val="00C740D2"/>
    <w:rsid w:val="00C74432"/>
    <w:rsid w:val="00C74482"/>
    <w:rsid w:val="00C749C1"/>
    <w:rsid w:val="00C74DE4"/>
    <w:rsid w:val="00C755DC"/>
    <w:rsid w:val="00C75601"/>
    <w:rsid w:val="00C75786"/>
    <w:rsid w:val="00C75919"/>
    <w:rsid w:val="00C75C11"/>
    <w:rsid w:val="00C75CC3"/>
    <w:rsid w:val="00C76188"/>
    <w:rsid w:val="00C761D8"/>
    <w:rsid w:val="00C76513"/>
    <w:rsid w:val="00C76791"/>
    <w:rsid w:val="00C7684B"/>
    <w:rsid w:val="00C76B81"/>
    <w:rsid w:val="00C76E54"/>
    <w:rsid w:val="00C77B6E"/>
    <w:rsid w:val="00C806D3"/>
    <w:rsid w:val="00C80E11"/>
    <w:rsid w:val="00C81468"/>
    <w:rsid w:val="00C8184C"/>
    <w:rsid w:val="00C81974"/>
    <w:rsid w:val="00C81E5B"/>
    <w:rsid w:val="00C81E86"/>
    <w:rsid w:val="00C81FE7"/>
    <w:rsid w:val="00C82505"/>
    <w:rsid w:val="00C8293A"/>
    <w:rsid w:val="00C82A1A"/>
    <w:rsid w:val="00C83C18"/>
    <w:rsid w:val="00C845FE"/>
    <w:rsid w:val="00C85910"/>
    <w:rsid w:val="00C85929"/>
    <w:rsid w:val="00C85AD6"/>
    <w:rsid w:val="00C85BD0"/>
    <w:rsid w:val="00C85CFA"/>
    <w:rsid w:val="00C85FE0"/>
    <w:rsid w:val="00C8613B"/>
    <w:rsid w:val="00C86876"/>
    <w:rsid w:val="00C87616"/>
    <w:rsid w:val="00C87774"/>
    <w:rsid w:val="00C91538"/>
    <w:rsid w:val="00C920AC"/>
    <w:rsid w:val="00C92A50"/>
    <w:rsid w:val="00C92E5E"/>
    <w:rsid w:val="00C930F5"/>
    <w:rsid w:val="00C931A7"/>
    <w:rsid w:val="00C9338A"/>
    <w:rsid w:val="00C9369C"/>
    <w:rsid w:val="00C936FE"/>
    <w:rsid w:val="00C93A41"/>
    <w:rsid w:val="00C93ECC"/>
    <w:rsid w:val="00C93FCF"/>
    <w:rsid w:val="00C94214"/>
    <w:rsid w:val="00C94369"/>
    <w:rsid w:val="00C9476F"/>
    <w:rsid w:val="00C94C07"/>
    <w:rsid w:val="00C94DB3"/>
    <w:rsid w:val="00C956BD"/>
    <w:rsid w:val="00C95793"/>
    <w:rsid w:val="00C958C3"/>
    <w:rsid w:val="00C958EC"/>
    <w:rsid w:val="00C95C37"/>
    <w:rsid w:val="00C9607F"/>
    <w:rsid w:val="00C96404"/>
    <w:rsid w:val="00C9666C"/>
    <w:rsid w:val="00C96959"/>
    <w:rsid w:val="00C97210"/>
    <w:rsid w:val="00C973BF"/>
    <w:rsid w:val="00C97877"/>
    <w:rsid w:val="00C97BA5"/>
    <w:rsid w:val="00C97D1B"/>
    <w:rsid w:val="00C97D1D"/>
    <w:rsid w:val="00CA0423"/>
    <w:rsid w:val="00CA0567"/>
    <w:rsid w:val="00CA0EA0"/>
    <w:rsid w:val="00CA0F1E"/>
    <w:rsid w:val="00CA0F4F"/>
    <w:rsid w:val="00CA14D3"/>
    <w:rsid w:val="00CA1672"/>
    <w:rsid w:val="00CA181A"/>
    <w:rsid w:val="00CA19F2"/>
    <w:rsid w:val="00CA1A69"/>
    <w:rsid w:val="00CA21F3"/>
    <w:rsid w:val="00CA27A3"/>
    <w:rsid w:val="00CA2881"/>
    <w:rsid w:val="00CA28D2"/>
    <w:rsid w:val="00CA2C9A"/>
    <w:rsid w:val="00CA3CC7"/>
    <w:rsid w:val="00CA416E"/>
    <w:rsid w:val="00CA45E7"/>
    <w:rsid w:val="00CA4703"/>
    <w:rsid w:val="00CA4760"/>
    <w:rsid w:val="00CA4950"/>
    <w:rsid w:val="00CA4D5D"/>
    <w:rsid w:val="00CA513C"/>
    <w:rsid w:val="00CA55FB"/>
    <w:rsid w:val="00CA6532"/>
    <w:rsid w:val="00CA6EB8"/>
    <w:rsid w:val="00CA7208"/>
    <w:rsid w:val="00CA7721"/>
    <w:rsid w:val="00CA7742"/>
    <w:rsid w:val="00CA78F6"/>
    <w:rsid w:val="00CB0017"/>
    <w:rsid w:val="00CB08C9"/>
    <w:rsid w:val="00CB0E24"/>
    <w:rsid w:val="00CB1189"/>
    <w:rsid w:val="00CB1309"/>
    <w:rsid w:val="00CB2441"/>
    <w:rsid w:val="00CB2685"/>
    <w:rsid w:val="00CB2A09"/>
    <w:rsid w:val="00CB2CE8"/>
    <w:rsid w:val="00CB32E5"/>
    <w:rsid w:val="00CB33B4"/>
    <w:rsid w:val="00CB3C74"/>
    <w:rsid w:val="00CB4629"/>
    <w:rsid w:val="00CB4D69"/>
    <w:rsid w:val="00CB4F90"/>
    <w:rsid w:val="00CB509B"/>
    <w:rsid w:val="00CB5471"/>
    <w:rsid w:val="00CB580B"/>
    <w:rsid w:val="00CB5955"/>
    <w:rsid w:val="00CB5972"/>
    <w:rsid w:val="00CB5BBE"/>
    <w:rsid w:val="00CB5D10"/>
    <w:rsid w:val="00CB5E59"/>
    <w:rsid w:val="00CB6611"/>
    <w:rsid w:val="00CB6A31"/>
    <w:rsid w:val="00CB6CA6"/>
    <w:rsid w:val="00CB71F5"/>
    <w:rsid w:val="00CB7500"/>
    <w:rsid w:val="00CB7874"/>
    <w:rsid w:val="00CB796A"/>
    <w:rsid w:val="00CB79EE"/>
    <w:rsid w:val="00CB7F1B"/>
    <w:rsid w:val="00CB7F55"/>
    <w:rsid w:val="00CC016E"/>
    <w:rsid w:val="00CC0255"/>
    <w:rsid w:val="00CC035D"/>
    <w:rsid w:val="00CC049F"/>
    <w:rsid w:val="00CC0E6B"/>
    <w:rsid w:val="00CC1298"/>
    <w:rsid w:val="00CC14B8"/>
    <w:rsid w:val="00CC1903"/>
    <w:rsid w:val="00CC1941"/>
    <w:rsid w:val="00CC1FB9"/>
    <w:rsid w:val="00CC250B"/>
    <w:rsid w:val="00CC2702"/>
    <w:rsid w:val="00CC27D1"/>
    <w:rsid w:val="00CC2BAB"/>
    <w:rsid w:val="00CC2C5A"/>
    <w:rsid w:val="00CC3A12"/>
    <w:rsid w:val="00CC3C2B"/>
    <w:rsid w:val="00CC3C78"/>
    <w:rsid w:val="00CC3E60"/>
    <w:rsid w:val="00CC4020"/>
    <w:rsid w:val="00CC43A1"/>
    <w:rsid w:val="00CC47E2"/>
    <w:rsid w:val="00CC48FD"/>
    <w:rsid w:val="00CC5F11"/>
    <w:rsid w:val="00CC6819"/>
    <w:rsid w:val="00CC6DBF"/>
    <w:rsid w:val="00CC759B"/>
    <w:rsid w:val="00CC7777"/>
    <w:rsid w:val="00CC7BB3"/>
    <w:rsid w:val="00CD0484"/>
    <w:rsid w:val="00CD07D2"/>
    <w:rsid w:val="00CD1A53"/>
    <w:rsid w:val="00CD222A"/>
    <w:rsid w:val="00CD23A4"/>
    <w:rsid w:val="00CD2906"/>
    <w:rsid w:val="00CD2A17"/>
    <w:rsid w:val="00CD2A9A"/>
    <w:rsid w:val="00CD2F00"/>
    <w:rsid w:val="00CD320A"/>
    <w:rsid w:val="00CD3E34"/>
    <w:rsid w:val="00CD4772"/>
    <w:rsid w:val="00CD49D9"/>
    <w:rsid w:val="00CD506F"/>
    <w:rsid w:val="00CD53F1"/>
    <w:rsid w:val="00CD624A"/>
    <w:rsid w:val="00CD6351"/>
    <w:rsid w:val="00CD63E5"/>
    <w:rsid w:val="00CD640F"/>
    <w:rsid w:val="00CD6B48"/>
    <w:rsid w:val="00CE05A7"/>
    <w:rsid w:val="00CE23ED"/>
    <w:rsid w:val="00CE29CD"/>
    <w:rsid w:val="00CE36B5"/>
    <w:rsid w:val="00CE375E"/>
    <w:rsid w:val="00CE37D6"/>
    <w:rsid w:val="00CE3A9B"/>
    <w:rsid w:val="00CE442F"/>
    <w:rsid w:val="00CE46B2"/>
    <w:rsid w:val="00CE509A"/>
    <w:rsid w:val="00CE50C0"/>
    <w:rsid w:val="00CE522F"/>
    <w:rsid w:val="00CE537D"/>
    <w:rsid w:val="00CE5850"/>
    <w:rsid w:val="00CE58D3"/>
    <w:rsid w:val="00CE5DE8"/>
    <w:rsid w:val="00CE647E"/>
    <w:rsid w:val="00CE656B"/>
    <w:rsid w:val="00CE715F"/>
    <w:rsid w:val="00CE7782"/>
    <w:rsid w:val="00CE7B93"/>
    <w:rsid w:val="00CE7F59"/>
    <w:rsid w:val="00CE7FA5"/>
    <w:rsid w:val="00CF02B8"/>
    <w:rsid w:val="00CF046A"/>
    <w:rsid w:val="00CF1D38"/>
    <w:rsid w:val="00CF3209"/>
    <w:rsid w:val="00CF33EA"/>
    <w:rsid w:val="00CF3832"/>
    <w:rsid w:val="00CF3978"/>
    <w:rsid w:val="00CF39BC"/>
    <w:rsid w:val="00CF3AB1"/>
    <w:rsid w:val="00CF3CE0"/>
    <w:rsid w:val="00CF457F"/>
    <w:rsid w:val="00CF45F9"/>
    <w:rsid w:val="00CF46AB"/>
    <w:rsid w:val="00CF48B8"/>
    <w:rsid w:val="00CF4C2C"/>
    <w:rsid w:val="00CF4DFD"/>
    <w:rsid w:val="00CF50C3"/>
    <w:rsid w:val="00CF518E"/>
    <w:rsid w:val="00CF5590"/>
    <w:rsid w:val="00CF65EB"/>
    <w:rsid w:val="00CF66EC"/>
    <w:rsid w:val="00CF66FE"/>
    <w:rsid w:val="00CF672B"/>
    <w:rsid w:val="00CF7649"/>
    <w:rsid w:val="00CF7F24"/>
    <w:rsid w:val="00D00916"/>
    <w:rsid w:val="00D00978"/>
    <w:rsid w:val="00D00BF4"/>
    <w:rsid w:val="00D014B0"/>
    <w:rsid w:val="00D01688"/>
    <w:rsid w:val="00D01921"/>
    <w:rsid w:val="00D01EA0"/>
    <w:rsid w:val="00D02235"/>
    <w:rsid w:val="00D02477"/>
    <w:rsid w:val="00D0343A"/>
    <w:rsid w:val="00D0409C"/>
    <w:rsid w:val="00D04BE6"/>
    <w:rsid w:val="00D05433"/>
    <w:rsid w:val="00D056F8"/>
    <w:rsid w:val="00D057BE"/>
    <w:rsid w:val="00D05A6F"/>
    <w:rsid w:val="00D05C6E"/>
    <w:rsid w:val="00D05EEC"/>
    <w:rsid w:val="00D064AC"/>
    <w:rsid w:val="00D064C6"/>
    <w:rsid w:val="00D06B86"/>
    <w:rsid w:val="00D0728B"/>
    <w:rsid w:val="00D0749C"/>
    <w:rsid w:val="00D079D4"/>
    <w:rsid w:val="00D07FDC"/>
    <w:rsid w:val="00D1052F"/>
    <w:rsid w:val="00D1064F"/>
    <w:rsid w:val="00D10C6B"/>
    <w:rsid w:val="00D10E3C"/>
    <w:rsid w:val="00D114A8"/>
    <w:rsid w:val="00D1184E"/>
    <w:rsid w:val="00D11D71"/>
    <w:rsid w:val="00D1243B"/>
    <w:rsid w:val="00D12F3D"/>
    <w:rsid w:val="00D135ED"/>
    <w:rsid w:val="00D136FD"/>
    <w:rsid w:val="00D13924"/>
    <w:rsid w:val="00D1425C"/>
    <w:rsid w:val="00D14446"/>
    <w:rsid w:val="00D149D5"/>
    <w:rsid w:val="00D14A9A"/>
    <w:rsid w:val="00D14CA0"/>
    <w:rsid w:val="00D14E42"/>
    <w:rsid w:val="00D14EDA"/>
    <w:rsid w:val="00D1526D"/>
    <w:rsid w:val="00D1581D"/>
    <w:rsid w:val="00D158BA"/>
    <w:rsid w:val="00D158DF"/>
    <w:rsid w:val="00D15A8F"/>
    <w:rsid w:val="00D15B22"/>
    <w:rsid w:val="00D165F4"/>
    <w:rsid w:val="00D1665F"/>
    <w:rsid w:val="00D16F54"/>
    <w:rsid w:val="00D17031"/>
    <w:rsid w:val="00D17039"/>
    <w:rsid w:val="00D17385"/>
    <w:rsid w:val="00D1739D"/>
    <w:rsid w:val="00D174C1"/>
    <w:rsid w:val="00D17B8F"/>
    <w:rsid w:val="00D202FD"/>
    <w:rsid w:val="00D2054C"/>
    <w:rsid w:val="00D20723"/>
    <w:rsid w:val="00D2080A"/>
    <w:rsid w:val="00D20BEA"/>
    <w:rsid w:val="00D20E3F"/>
    <w:rsid w:val="00D2136A"/>
    <w:rsid w:val="00D214B3"/>
    <w:rsid w:val="00D216E1"/>
    <w:rsid w:val="00D2192E"/>
    <w:rsid w:val="00D21B4D"/>
    <w:rsid w:val="00D21E21"/>
    <w:rsid w:val="00D21F9F"/>
    <w:rsid w:val="00D22089"/>
    <w:rsid w:val="00D236B6"/>
    <w:rsid w:val="00D23723"/>
    <w:rsid w:val="00D23B84"/>
    <w:rsid w:val="00D23C62"/>
    <w:rsid w:val="00D24407"/>
    <w:rsid w:val="00D2453E"/>
    <w:rsid w:val="00D24789"/>
    <w:rsid w:val="00D248D3"/>
    <w:rsid w:val="00D2517E"/>
    <w:rsid w:val="00D25621"/>
    <w:rsid w:val="00D25C64"/>
    <w:rsid w:val="00D25F12"/>
    <w:rsid w:val="00D25F2A"/>
    <w:rsid w:val="00D2611E"/>
    <w:rsid w:val="00D262FF"/>
    <w:rsid w:val="00D265A3"/>
    <w:rsid w:val="00D266BA"/>
    <w:rsid w:val="00D26C92"/>
    <w:rsid w:val="00D276D6"/>
    <w:rsid w:val="00D27864"/>
    <w:rsid w:val="00D27AA2"/>
    <w:rsid w:val="00D30647"/>
    <w:rsid w:val="00D307A2"/>
    <w:rsid w:val="00D307F9"/>
    <w:rsid w:val="00D309C9"/>
    <w:rsid w:val="00D30E08"/>
    <w:rsid w:val="00D31063"/>
    <w:rsid w:val="00D31379"/>
    <w:rsid w:val="00D314DA"/>
    <w:rsid w:val="00D326DE"/>
    <w:rsid w:val="00D3274E"/>
    <w:rsid w:val="00D33348"/>
    <w:rsid w:val="00D3385E"/>
    <w:rsid w:val="00D33CE4"/>
    <w:rsid w:val="00D34379"/>
    <w:rsid w:val="00D34472"/>
    <w:rsid w:val="00D34797"/>
    <w:rsid w:val="00D3484B"/>
    <w:rsid w:val="00D349D1"/>
    <w:rsid w:val="00D354D8"/>
    <w:rsid w:val="00D35A2E"/>
    <w:rsid w:val="00D35D47"/>
    <w:rsid w:val="00D35E3D"/>
    <w:rsid w:val="00D3646A"/>
    <w:rsid w:val="00D364D2"/>
    <w:rsid w:val="00D3667C"/>
    <w:rsid w:val="00D36895"/>
    <w:rsid w:val="00D36AE0"/>
    <w:rsid w:val="00D36D32"/>
    <w:rsid w:val="00D36E7D"/>
    <w:rsid w:val="00D36EB8"/>
    <w:rsid w:val="00D36FDD"/>
    <w:rsid w:val="00D37D4E"/>
    <w:rsid w:val="00D37D8F"/>
    <w:rsid w:val="00D40009"/>
    <w:rsid w:val="00D40178"/>
    <w:rsid w:val="00D40343"/>
    <w:rsid w:val="00D4054E"/>
    <w:rsid w:val="00D41651"/>
    <w:rsid w:val="00D41BAA"/>
    <w:rsid w:val="00D41E6A"/>
    <w:rsid w:val="00D41E93"/>
    <w:rsid w:val="00D42DBF"/>
    <w:rsid w:val="00D431A9"/>
    <w:rsid w:val="00D4331D"/>
    <w:rsid w:val="00D437FA"/>
    <w:rsid w:val="00D43D87"/>
    <w:rsid w:val="00D441C4"/>
    <w:rsid w:val="00D442E5"/>
    <w:rsid w:val="00D44592"/>
    <w:rsid w:val="00D4475D"/>
    <w:rsid w:val="00D4480E"/>
    <w:rsid w:val="00D45379"/>
    <w:rsid w:val="00D45D70"/>
    <w:rsid w:val="00D46365"/>
    <w:rsid w:val="00D467C0"/>
    <w:rsid w:val="00D46A59"/>
    <w:rsid w:val="00D46F46"/>
    <w:rsid w:val="00D47047"/>
    <w:rsid w:val="00D470EA"/>
    <w:rsid w:val="00D47900"/>
    <w:rsid w:val="00D500B5"/>
    <w:rsid w:val="00D50410"/>
    <w:rsid w:val="00D50D95"/>
    <w:rsid w:val="00D518D1"/>
    <w:rsid w:val="00D522E2"/>
    <w:rsid w:val="00D523DB"/>
    <w:rsid w:val="00D52426"/>
    <w:rsid w:val="00D5264B"/>
    <w:rsid w:val="00D5286F"/>
    <w:rsid w:val="00D52C95"/>
    <w:rsid w:val="00D52E5A"/>
    <w:rsid w:val="00D5342B"/>
    <w:rsid w:val="00D537E7"/>
    <w:rsid w:val="00D538BF"/>
    <w:rsid w:val="00D539A2"/>
    <w:rsid w:val="00D54013"/>
    <w:rsid w:val="00D542E2"/>
    <w:rsid w:val="00D54486"/>
    <w:rsid w:val="00D54782"/>
    <w:rsid w:val="00D54C8A"/>
    <w:rsid w:val="00D54E99"/>
    <w:rsid w:val="00D550D0"/>
    <w:rsid w:val="00D555A5"/>
    <w:rsid w:val="00D55601"/>
    <w:rsid w:val="00D55761"/>
    <w:rsid w:val="00D5580A"/>
    <w:rsid w:val="00D5654A"/>
    <w:rsid w:val="00D56A44"/>
    <w:rsid w:val="00D56C70"/>
    <w:rsid w:val="00D572D0"/>
    <w:rsid w:val="00D57DE4"/>
    <w:rsid w:val="00D57EAE"/>
    <w:rsid w:val="00D57EF1"/>
    <w:rsid w:val="00D57FC5"/>
    <w:rsid w:val="00D612D1"/>
    <w:rsid w:val="00D6178C"/>
    <w:rsid w:val="00D61D1F"/>
    <w:rsid w:val="00D61DF3"/>
    <w:rsid w:val="00D62339"/>
    <w:rsid w:val="00D62EB7"/>
    <w:rsid w:val="00D62ECA"/>
    <w:rsid w:val="00D63373"/>
    <w:rsid w:val="00D6350F"/>
    <w:rsid w:val="00D635BE"/>
    <w:rsid w:val="00D635D6"/>
    <w:rsid w:val="00D63A74"/>
    <w:rsid w:val="00D6417D"/>
    <w:rsid w:val="00D6436E"/>
    <w:rsid w:val="00D6469B"/>
    <w:rsid w:val="00D65546"/>
    <w:rsid w:val="00D65BD4"/>
    <w:rsid w:val="00D66017"/>
    <w:rsid w:val="00D66154"/>
    <w:rsid w:val="00D66511"/>
    <w:rsid w:val="00D66737"/>
    <w:rsid w:val="00D6693F"/>
    <w:rsid w:val="00D6741E"/>
    <w:rsid w:val="00D678C0"/>
    <w:rsid w:val="00D679E8"/>
    <w:rsid w:val="00D67A99"/>
    <w:rsid w:val="00D67E47"/>
    <w:rsid w:val="00D700B0"/>
    <w:rsid w:val="00D70106"/>
    <w:rsid w:val="00D70157"/>
    <w:rsid w:val="00D71108"/>
    <w:rsid w:val="00D71118"/>
    <w:rsid w:val="00D71642"/>
    <w:rsid w:val="00D7196D"/>
    <w:rsid w:val="00D71D02"/>
    <w:rsid w:val="00D72121"/>
    <w:rsid w:val="00D727D1"/>
    <w:rsid w:val="00D728AE"/>
    <w:rsid w:val="00D72B90"/>
    <w:rsid w:val="00D73DEB"/>
    <w:rsid w:val="00D73F0D"/>
    <w:rsid w:val="00D74096"/>
    <w:rsid w:val="00D742E4"/>
    <w:rsid w:val="00D7449B"/>
    <w:rsid w:val="00D7478B"/>
    <w:rsid w:val="00D74812"/>
    <w:rsid w:val="00D75087"/>
    <w:rsid w:val="00D752EC"/>
    <w:rsid w:val="00D75932"/>
    <w:rsid w:val="00D75E1D"/>
    <w:rsid w:val="00D75EDF"/>
    <w:rsid w:val="00D760E0"/>
    <w:rsid w:val="00D76205"/>
    <w:rsid w:val="00D766EC"/>
    <w:rsid w:val="00D7693B"/>
    <w:rsid w:val="00D76A20"/>
    <w:rsid w:val="00D76B53"/>
    <w:rsid w:val="00D76CD8"/>
    <w:rsid w:val="00D77203"/>
    <w:rsid w:val="00D7754B"/>
    <w:rsid w:val="00D778BB"/>
    <w:rsid w:val="00D77958"/>
    <w:rsid w:val="00D779F7"/>
    <w:rsid w:val="00D77BA4"/>
    <w:rsid w:val="00D77E4D"/>
    <w:rsid w:val="00D800A0"/>
    <w:rsid w:val="00D802B5"/>
    <w:rsid w:val="00D80593"/>
    <w:rsid w:val="00D8085C"/>
    <w:rsid w:val="00D80A9E"/>
    <w:rsid w:val="00D8135A"/>
    <w:rsid w:val="00D81383"/>
    <w:rsid w:val="00D81AB9"/>
    <w:rsid w:val="00D821B1"/>
    <w:rsid w:val="00D826C5"/>
    <w:rsid w:val="00D8327E"/>
    <w:rsid w:val="00D83459"/>
    <w:rsid w:val="00D83AD5"/>
    <w:rsid w:val="00D83AE1"/>
    <w:rsid w:val="00D83B8B"/>
    <w:rsid w:val="00D8462C"/>
    <w:rsid w:val="00D84770"/>
    <w:rsid w:val="00D853FF"/>
    <w:rsid w:val="00D85ABB"/>
    <w:rsid w:val="00D85BE2"/>
    <w:rsid w:val="00D868EC"/>
    <w:rsid w:val="00D86B17"/>
    <w:rsid w:val="00D87B84"/>
    <w:rsid w:val="00D90C65"/>
    <w:rsid w:val="00D90F1E"/>
    <w:rsid w:val="00D913F3"/>
    <w:rsid w:val="00D91744"/>
    <w:rsid w:val="00D9184E"/>
    <w:rsid w:val="00D91DBD"/>
    <w:rsid w:val="00D926F1"/>
    <w:rsid w:val="00D928CA"/>
    <w:rsid w:val="00D92A3B"/>
    <w:rsid w:val="00D92BDA"/>
    <w:rsid w:val="00D92E45"/>
    <w:rsid w:val="00D93BAA"/>
    <w:rsid w:val="00D93C31"/>
    <w:rsid w:val="00D9429E"/>
    <w:rsid w:val="00D9452A"/>
    <w:rsid w:val="00D9466F"/>
    <w:rsid w:val="00D948C3"/>
    <w:rsid w:val="00D94A79"/>
    <w:rsid w:val="00D954FD"/>
    <w:rsid w:val="00D95AD0"/>
    <w:rsid w:val="00D95B8D"/>
    <w:rsid w:val="00D95DE7"/>
    <w:rsid w:val="00D95FEC"/>
    <w:rsid w:val="00D9669D"/>
    <w:rsid w:val="00D96CC3"/>
    <w:rsid w:val="00D978FE"/>
    <w:rsid w:val="00D97BB6"/>
    <w:rsid w:val="00D97CDD"/>
    <w:rsid w:val="00DA0494"/>
    <w:rsid w:val="00DA0866"/>
    <w:rsid w:val="00DA0D12"/>
    <w:rsid w:val="00DA10A0"/>
    <w:rsid w:val="00DA10FC"/>
    <w:rsid w:val="00DA199B"/>
    <w:rsid w:val="00DA1E9E"/>
    <w:rsid w:val="00DA1F4F"/>
    <w:rsid w:val="00DA2E08"/>
    <w:rsid w:val="00DA322B"/>
    <w:rsid w:val="00DA39F0"/>
    <w:rsid w:val="00DA3AC7"/>
    <w:rsid w:val="00DA3EE0"/>
    <w:rsid w:val="00DA406F"/>
    <w:rsid w:val="00DA41B6"/>
    <w:rsid w:val="00DA4A1F"/>
    <w:rsid w:val="00DA4B78"/>
    <w:rsid w:val="00DA5561"/>
    <w:rsid w:val="00DA566F"/>
    <w:rsid w:val="00DA56E0"/>
    <w:rsid w:val="00DA5A6A"/>
    <w:rsid w:val="00DA5D9B"/>
    <w:rsid w:val="00DA5DB7"/>
    <w:rsid w:val="00DA6C84"/>
    <w:rsid w:val="00DA6D3E"/>
    <w:rsid w:val="00DA740C"/>
    <w:rsid w:val="00DA7E4B"/>
    <w:rsid w:val="00DA7EF1"/>
    <w:rsid w:val="00DB0222"/>
    <w:rsid w:val="00DB0838"/>
    <w:rsid w:val="00DB0B65"/>
    <w:rsid w:val="00DB1064"/>
    <w:rsid w:val="00DB17F1"/>
    <w:rsid w:val="00DB19D9"/>
    <w:rsid w:val="00DB20B9"/>
    <w:rsid w:val="00DB2735"/>
    <w:rsid w:val="00DB27F5"/>
    <w:rsid w:val="00DB2D15"/>
    <w:rsid w:val="00DB3371"/>
    <w:rsid w:val="00DB3428"/>
    <w:rsid w:val="00DB4114"/>
    <w:rsid w:val="00DB43AD"/>
    <w:rsid w:val="00DB5108"/>
    <w:rsid w:val="00DB5999"/>
    <w:rsid w:val="00DB5B4B"/>
    <w:rsid w:val="00DB5D77"/>
    <w:rsid w:val="00DB62B8"/>
    <w:rsid w:val="00DB63A9"/>
    <w:rsid w:val="00DB63D9"/>
    <w:rsid w:val="00DB6416"/>
    <w:rsid w:val="00DB663C"/>
    <w:rsid w:val="00DB690E"/>
    <w:rsid w:val="00DB6F81"/>
    <w:rsid w:val="00DB700A"/>
    <w:rsid w:val="00DB734E"/>
    <w:rsid w:val="00DB752D"/>
    <w:rsid w:val="00DB7C23"/>
    <w:rsid w:val="00DB7C8F"/>
    <w:rsid w:val="00DC0354"/>
    <w:rsid w:val="00DC0527"/>
    <w:rsid w:val="00DC0F9A"/>
    <w:rsid w:val="00DC1005"/>
    <w:rsid w:val="00DC17CD"/>
    <w:rsid w:val="00DC1C0E"/>
    <w:rsid w:val="00DC2303"/>
    <w:rsid w:val="00DC2BDA"/>
    <w:rsid w:val="00DC320C"/>
    <w:rsid w:val="00DC3EDA"/>
    <w:rsid w:val="00DC4142"/>
    <w:rsid w:val="00DC4695"/>
    <w:rsid w:val="00DC4B77"/>
    <w:rsid w:val="00DC4CF1"/>
    <w:rsid w:val="00DC4DD8"/>
    <w:rsid w:val="00DC510A"/>
    <w:rsid w:val="00DC559A"/>
    <w:rsid w:val="00DC69D7"/>
    <w:rsid w:val="00DC771D"/>
    <w:rsid w:val="00DD0141"/>
    <w:rsid w:val="00DD0293"/>
    <w:rsid w:val="00DD02F8"/>
    <w:rsid w:val="00DD0362"/>
    <w:rsid w:val="00DD0376"/>
    <w:rsid w:val="00DD07DC"/>
    <w:rsid w:val="00DD16B9"/>
    <w:rsid w:val="00DD17AA"/>
    <w:rsid w:val="00DD23C5"/>
    <w:rsid w:val="00DD257E"/>
    <w:rsid w:val="00DD2D77"/>
    <w:rsid w:val="00DD31DB"/>
    <w:rsid w:val="00DD32E8"/>
    <w:rsid w:val="00DD3513"/>
    <w:rsid w:val="00DD3632"/>
    <w:rsid w:val="00DD3A99"/>
    <w:rsid w:val="00DD3ABF"/>
    <w:rsid w:val="00DD3ADF"/>
    <w:rsid w:val="00DD3E1E"/>
    <w:rsid w:val="00DD4555"/>
    <w:rsid w:val="00DD45A2"/>
    <w:rsid w:val="00DD47CC"/>
    <w:rsid w:val="00DD4DDA"/>
    <w:rsid w:val="00DD4FA3"/>
    <w:rsid w:val="00DD5769"/>
    <w:rsid w:val="00DD57C8"/>
    <w:rsid w:val="00DD5E94"/>
    <w:rsid w:val="00DD61C6"/>
    <w:rsid w:val="00DD6DAE"/>
    <w:rsid w:val="00DD6E0E"/>
    <w:rsid w:val="00DD6EA1"/>
    <w:rsid w:val="00DD7E2A"/>
    <w:rsid w:val="00DE0151"/>
    <w:rsid w:val="00DE0367"/>
    <w:rsid w:val="00DE042E"/>
    <w:rsid w:val="00DE0EF5"/>
    <w:rsid w:val="00DE2234"/>
    <w:rsid w:val="00DE235F"/>
    <w:rsid w:val="00DE25C6"/>
    <w:rsid w:val="00DE2C50"/>
    <w:rsid w:val="00DE3507"/>
    <w:rsid w:val="00DE384F"/>
    <w:rsid w:val="00DE3F5D"/>
    <w:rsid w:val="00DE44D9"/>
    <w:rsid w:val="00DE4DEB"/>
    <w:rsid w:val="00DE585A"/>
    <w:rsid w:val="00DE5872"/>
    <w:rsid w:val="00DE5CE1"/>
    <w:rsid w:val="00DE6499"/>
    <w:rsid w:val="00DE6A1B"/>
    <w:rsid w:val="00DE6C33"/>
    <w:rsid w:val="00DE6EE4"/>
    <w:rsid w:val="00DE6F07"/>
    <w:rsid w:val="00DE707B"/>
    <w:rsid w:val="00DE708F"/>
    <w:rsid w:val="00DE730B"/>
    <w:rsid w:val="00DE765B"/>
    <w:rsid w:val="00DE7A45"/>
    <w:rsid w:val="00DE7B93"/>
    <w:rsid w:val="00DF02F8"/>
    <w:rsid w:val="00DF082C"/>
    <w:rsid w:val="00DF0A60"/>
    <w:rsid w:val="00DF0B4C"/>
    <w:rsid w:val="00DF0B89"/>
    <w:rsid w:val="00DF1027"/>
    <w:rsid w:val="00DF1666"/>
    <w:rsid w:val="00DF2038"/>
    <w:rsid w:val="00DF2215"/>
    <w:rsid w:val="00DF22CA"/>
    <w:rsid w:val="00DF2677"/>
    <w:rsid w:val="00DF26D5"/>
    <w:rsid w:val="00DF27FB"/>
    <w:rsid w:val="00DF2B3C"/>
    <w:rsid w:val="00DF3242"/>
    <w:rsid w:val="00DF3718"/>
    <w:rsid w:val="00DF3836"/>
    <w:rsid w:val="00DF3D9E"/>
    <w:rsid w:val="00DF3EA8"/>
    <w:rsid w:val="00DF3F2E"/>
    <w:rsid w:val="00DF43F1"/>
    <w:rsid w:val="00DF4CE0"/>
    <w:rsid w:val="00DF4D24"/>
    <w:rsid w:val="00DF5093"/>
    <w:rsid w:val="00DF58A1"/>
    <w:rsid w:val="00DF5D70"/>
    <w:rsid w:val="00DF5D7D"/>
    <w:rsid w:val="00DF5F46"/>
    <w:rsid w:val="00DF6AC2"/>
    <w:rsid w:val="00DF6C3A"/>
    <w:rsid w:val="00DF6DA9"/>
    <w:rsid w:val="00DF711D"/>
    <w:rsid w:val="00DF711F"/>
    <w:rsid w:val="00DF737F"/>
    <w:rsid w:val="00DF796A"/>
    <w:rsid w:val="00DF7C90"/>
    <w:rsid w:val="00DF7DBA"/>
    <w:rsid w:val="00DF7F32"/>
    <w:rsid w:val="00E004A3"/>
    <w:rsid w:val="00E00598"/>
    <w:rsid w:val="00E008CF"/>
    <w:rsid w:val="00E00C64"/>
    <w:rsid w:val="00E00F4C"/>
    <w:rsid w:val="00E011FC"/>
    <w:rsid w:val="00E01401"/>
    <w:rsid w:val="00E01691"/>
    <w:rsid w:val="00E01771"/>
    <w:rsid w:val="00E01BCC"/>
    <w:rsid w:val="00E02235"/>
    <w:rsid w:val="00E02661"/>
    <w:rsid w:val="00E027CC"/>
    <w:rsid w:val="00E02BC4"/>
    <w:rsid w:val="00E02BCE"/>
    <w:rsid w:val="00E05121"/>
    <w:rsid w:val="00E053BD"/>
    <w:rsid w:val="00E05F26"/>
    <w:rsid w:val="00E06FFA"/>
    <w:rsid w:val="00E0724C"/>
    <w:rsid w:val="00E07FC1"/>
    <w:rsid w:val="00E10174"/>
    <w:rsid w:val="00E112D6"/>
    <w:rsid w:val="00E11659"/>
    <w:rsid w:val="00E1178E"/>
    <w:rsid w:val="00E119A1"/>
    <w:rsid w:val="00E119E5"/>
    <w:rsid w:val="00E121F0"/>
    <w:rsid w:val="00E12232"/>
    <w:rsid w:val="00E12327"/>
    <w:rsid w:val="00E12508"/>
    <w:rsid w:val="00E13052"/>
    <w:rsid w:val="00E130DD"/>
    <w:rsid w:val="00E1315E"/>
    <w:rsid w:val="00E135E4"/>
    <w:rsid w:val="00E13ACE"/>
    <w:rsid w:val="00E13FE4"/>
    <w:rsid w:val="00E144A4"/>
    <w:rsid w:val="00E14805"/>
    <w:rsid w:val="00E14D75"/>
    <w:rsid w:val="00E14ED0"/>
    <w:rsid w:val="00E15D8B"/>
    <w:rsid w:val="00E15DAF"/>
    <w:rsid w:val="00E15E02"/>
    <w:rsid w:val="00E15FFE"/>
    <w:rsid w:val="00E164E7"/>
    <w:rsid w:val="00E166B8"/>
    <w:rsid w:val="00E16855"/>
    <w:rsid w:val="00E174B0"/>
    <w:rsid w:val="00E17A1B"/>
    <w:rsid w:val="00E17F12"/>
    <w:rsid w:val="00E17F70"/>
    <w:rsid w:val="00E20127"/>
    <w:rsid w:val="00E206EE"/>
    <w:rsid w:val="00E207B8"/>
    <w:rsid w:val="00E20EF5"/>
    <w:rsid w:val="00E21088"/>
    <w:rsid w:val="00E211DC"/>
    <w:rsid w:val="00E215A7"/>
    <w:rsid w:val="00E219A0"/>
    <w:rsid w:val="00E21CB6"/>
    <w:rsid w:val="00E22AAC"/>
    <w:rsid w:val="00E22D53"/>
    <w:rsid w:val="00E22F2E"/>
    <w:rsid w:val="00E230E3"/>
    <w:rsid w:val="00E2334C"/>
    <w:rsid w:val="00E240F6"/>
    <w:rsid w:val="00E2423D"/>
    <w:rsid w:val="00E244DA"/>
    <w:rsid w:val="00E248D1"/>
    <w:rsid w:val="00E24B1D"/>
    <w:rsid w:val="00E24B7E"/>
    <w:rsid w:val="00E259AA"/>
    <w:rsid w:val="00E25B3E"/>
    <w:rsid w:val="00E25B6B"/>
    <w:rsid w:val="00E25C4A"/>
    <w:rsid w:val="00E25CA4"/>
    <w:rsid w:val="00E25E81"/>
    <w:rsid w:val="00E26062"/>
    <w:rsid w:val="00E260DF"/>
    <w:rsid w:val="00E2628E"/>
    <w:rsid w:val="00E269CA"/>
    <w:rsid w:val="00E269CF"/>
    <w:rsid w:val="00E26A9D"/>
    <w:rsid w:val="00E26B72"/>
    <w:rsid w:val="00E2715A"/>
    <w:rsid w:val="00E27F2C"/>
    <w:rsid w:val="00E30461"/>
    <w:rsid w:val="00E30741"/>
    <w:rsid w:val="00E3100B"/>
    <w:rsid w:val="00E31216"/>
    <w:rsid w:val="00E31471"/>
    <w:rsid w:val="00E31FF6"/>
    <w:rsid w:val="00E32835"/>
    <w:rsid w:val="00E32F19"/>
    <w:rsid w:val="00E3313F"/>
    <w:rsid w:val="00E338E8"/>
    <w:rsid w:val="00E33A6A"/>
    <w:rsid w:val="00E340CA"/>
    <w:rsid w:val="00E34358"/>
    <w:rsid w:val="00E343B2"/>
    <w:rsid w:val="00E34439"/>
    <w:rsid w:val="00E34659"/>
    <w:rsid w:val="00E34B9E"/>
    <w:rsid w:val="00E356EC"/>
    <w:rsid w:val="00E357BC"/>
    <w:rsid w:val="00E36B65"/>
    <w:rsid w:val="00E36BFD"/>
    <w:rsid w:val="00E36C1E"/>
    <w:rsid w:val="00E36D78"/>
    <w:rsid w:val="00E37155"/>
    <w:rsid w:val="00E37346"/>
    <w:rsid w:val="00E37712"/>
    <w:rsid w:val="00E40754"/>
    <w:rsid w:val="00E407EB"/>
    <w:rsid w:val="00E408A4"/>
    <w:rsid w:val="00E40E91"/>
    <w:rsid w:val="00E411BC"/>
    <w:rsid w:val="00E412FF"/>
    <w:rsid w:val="00E41473"/>
    <w:rsid w:val="00E41968"/>
    <w:rsid w:val="00E41A6F"/>
    <w:rsid w:val="00E41E93"/>
    <w:rsid w:val="00E41FFB"/>
    <w:rsid w:val="00E422C8"/>
    <w:rsid w:val="00E42872"/>
    <w:rsid w:val="00E4298E"/>
    <w:rsid w:val="00E42F91"/>
    <w:rsid w:val="00E430B9"/>
    <w:rsid w:val="00E43715"/>
    <w:rsid w:val="00E43A1F"/>
    <w:rsid w:val="00E43BFC"/>
    <w:rsid w:val="00E43FAB"/>
    <w:rsid w:val="00E4479E"/>
    <w:rsid w:val="00E44CD2"/>
    <w:rsid w:val="00E44D04"/>
    <w:rsid w:val="00E44F4D"/>
    <w:rsid w:val="00E4545E"/>
    <w:rsid w:val="00E4577F"/>
    <w:rsid w:val="00E4584A"/>
    <w:rsid w:val="00E45ADE"/>
    <w:rsid w:val="00E45E7A"/>
    <w:rsid w:val="00E465F7"/>
    <w:rsid w:val="00E46755"/>
    <w:rsid w:val="00E469B8"/>
    <w:rsid w:val="00E46BC5"/>
    <w:rsid w:val="00E47123"/>
    <w:rsid w:val="00E4712D"/>
    <w:rsid w:val="00E472CB"/>
    <w:rsid w:val="00E47694"/>
    <w:rsid w:val="00E47EDF"/>
    <w:rsid w:val="00E50275"/>
    <w:rsid w:val="00E50EE5"/>
    <w:rsid w:val="00E516A8"/>
    <w:rsid w:val="00E51721"/>
    <w:rsid w:val="00E51CBA"/>
    <w:rsid w:val="00E51FE7"/>
    <w:rsid w:val="00E5213D"/>
    <w:rsid w:val="00E52A6E"/>
    <w:rsid w:val="00E52C17"/>
    <w:rsid w:val="00E52ED0"/>
    <w:rsid w:val="00E53605"/>
    <w:rsid w:val="00E5361F"/>
    <w:rsid w:val="00E53C40"/>
    <w:rsid w:val="00E542FA"/>
    <w:rsid w:val="00E54562"/>
    <w:rsid w:val="00E545ED"/>
    <w:rsid w:val="00E548F9"/>
    <w:rsid w:val="00E54A43"/>
    <w:rsid w:val="00E54A85"/>
    <w:rsid w:val="00E54B5F"/>
    <w:rsid w:val="00E5565E"/>
    <w:rsid w:val="00E5593D"/>
    <w:rsid w:val="00E55A78"/>
    <w:rsid w:val="00E56047"/>
    <w:rsid w:val="00E56617"/>
    <w:rsid w:val="00E5670C"/>
    <w:rsid w:val="00E569BA"/>
    <w:rsid w:val="00E56A6B"/>
    <w:rsid w:val="00E571A3"/>
    <w:rsid w:val="00E574C3"/>
    <w:rsid w:val="00E57C9D"/>
    <w:rsid w:val="00E602FC"/>
    <w:rsid w:val="00E6096B"/>
    <w:rsid w:val="00E60DAD"/>
    <w:rsid w:val="00E61088"/>
    <w:rsid w:val="00E612C2"/>
    <w:rsid w:val="00E616B4"/>
    <w:rsid w:val="00E61B5D"/>
    <w:rsid w:val="00E62316"/>
    <w:rsid w:val="00E629B3"/>
    <w:rsid w:val="00E62CFF"/>
    <w:rsid w:val="00E6349C"/>
    <w:rsid w:val="00E637DB"/>
    <w:rsid w:val="00E645A8"/>
    <w:rsid w:val="00E64B39"/>
    <w:rsid w:val="00E64EFE"/>
    <w:rsid w:val="00E6523E"/>
    <w:rsid w:val="00E6589C"/>
    <w:rsid w:val="00E66470"/>
    <w:rsid w:val="00E66A0B"/>
    <w:rsid w:val="00E66BF7"/>
    <w:rsid w:val="00E66E9B"/>
    <w:rsid w:val="00E673E0"/>
    <w:rsid w:val="00E67BDF"/>
    <w:rsid w:val="00E67EAB"/>
    <w:rsid w:val="00E70418"/>
    <w:rsid w:val="00E7051D"/>
    <w:rsid w:val="00E70624"/>
    <w:rsid w:val="00E7099A"/>
    <w:rsid w:val="00E70A11"/>
    <w:rsid w:val="00E71282"/>
    <w:rsid w:val="00E71383"/>
    <w:rsid w:val="00E71453"/>
    <w:rsid w:val="00E717A6"/>
    <w:rsid w:val="00E71E03"/>
    <w:rsid w:val="00E723E3"/>
    <w:rsid w:val="00E724E4"/>
    <w:rsid w:val="00E725CB"/>
    <w:rsid w:val="00E72E62"/>
    <w:rsid w:val="00E731EF"/>
    <w:rsid w:val="00E73642"/>
    <w:rsid w:val="00E73731"/>
    <w:rsid w:val="00E74161"/>
    <w:rsid w:val="00E74511"/>
    <w:rsid w:val="00E745D3"/>
    <w:rsid w:val="00E7476B"/>
    <w:rsid w:val="00E748BF"/>
    <w:rsid w:val="00E7496F"/>
    <w:rsid w:val="00E74B94"/>
    <w:rsid w:val="00E74C4D"/>
    <w:rsid w:val="00E74CD3"/>
    <w:rsid w:val="00E74F4B"/>
    <w:rsid w:val="00E754D5"/>
    <w:rsid w:val="00E75899"/>
    <w:rsid w:val="00E75E51"/>
    <w:rsid w:val="00E76140"/>
    <w:rsid w:val="00E76518"/>
    <w:rsid w:val="00E76726"/>
    <w:rsid w:val="00E76A16"/>
    <w:rsid w:val="00E76B04"/>
    <w:rsid w:val="00E76B10"/>
    <w:rsid w:val="00E773E1"/>
    <w:rsid w:val="00E7743F"/>
    <w:rsid w:val="00E776EC"/>
    <w:rsid w:val="00E77890"/>
    <w:rsid w:val="00E77A2F"/>
    <w:rsid w:val="00E77AB2"/>
    <w:rsid w:val="00E77CE1"/>
    <w:rsid w:val="00E77E8C"/>
    <w:rsid w:val="00E80171"/>
    <w:rsid w:val="00E8018B"/>
    <w:rsid w:val="00E802FD"/>
    <w:rsid w:val="00E807E7"/>
    <w:rsid w:val="00E80923"/>
    <w:rsid w:val="00E80A72"/>
    <w:rsid w:val="00E80DDD"/>
    <w:rsid w:val="00E80E25"/>
    <w:rsid w:val="00E80FCC"/>
    <w:rsid w:val="00E813B7"/>
    <w:rsid w:val="00E819ED"/>
    <w:rsid w:val="00E81D96"/>
    <w:rsid w:val="00E81EAA"/>
    <w:rsid w:val="00E81ECE"/>
    <w:rsid w:val="00E81F46"/>
    <w:rsid w:val="00E81F60"/>
    <w:rsid w:val="00E8243A"/>
    <w:rsid w:val="00E827FC"/>
    <w:rsid w:val="00E831EA"/>
    <w:rsid w:val="00E837E1"/>
    <w:rsid w:val="00E84888"/>
    <w:rsid w:val="00E8494A"/>
    <w:rsid w:val="00E84B4A"/>
    <w:rsid w:val="00E84FAE"/>
    <w:rsid w:val="00E8530C"/>
    <w:rsid w:val="00E855D8"/>
    <w:rsid w:val="00E85B76"/>
    <w:rsid w:val="00E86786"/>
    <w:rsid w:val="00E86BF1"/>
    <w:rsid w:val="00E86D2A"/>
    <w:rsid w:val="00E877EE"/>
    <w:rsid w:val="00E878F5"/>
    <w:rsid w:val="00E87E59"/>
    <w:rsid w:val="00E87F32"/>
    <w:rsid w:val="00E90A73"/>
    <w:rsid w:val="00E90CFA"/>
    <w:rsid w:val="00E90D98"/>
    <w:rsid w:val="00E9124E"/>
    <w:rsid w:val="00E915AD"/>
    <w:rsid w:val="00E9160E"/>
    <w:rsid w:val="00E91978"/>
    <w:rsid w:val="00E92017"/>
    <w:rsid w:val="00E922F4"/>
    <w:rsid w:val="00E926CD"/>
    <w:rsid w:val="00E92800"/>
    <w:rsid w:val="00E92B33"/>
    <w:rsid w:val="00E92DED"/>
    <w:rsid w:val="00E93958"/>
    <w:rsid w:val="00E93D89"/>
    <w:rsid w:val="00E93E7E"/>
    <w:rsid w:val="00E93FAD"/>
    <w:rsid w:val="00E94659"/>
    <w:rsid w:val="00E94729"/>
    <w:rsid w:val="00E947E5"/>
    <w:rsid w:val="00E9494E"/>
    <w:rsid w:val="00E950FF"/>
    <w:rsid w:val="00E95298"/>
    <w:rsid w:val="00E95453"/>
    <w:rsid w:val="00E956E5"/>
    <w:rsid w:val="00E95957"/>
    <w:rsid w:val="00E9595D"/>
    <w:rsid w:val="00E95B1C"/>
    <w:rsid w:val="00E9624C"/>
    <w:rsid w:val="00E96379"/>
    <w:rsid w:val="00E9690E"/>
    <w:rsid w:val="00E96962"/>
    <w:rsid w:val="00E96C2F"/>
    <w:rsid w:val="00E96E07"/>
    <w:rsid w:val="00E970DF"/>
    <w:rsid w:val="00E972D2"/>
    <w:rsid w:val="00E977E7"/>
    <w:rsid w:val="00E979A5"/>
    <w:rsid w:val="00E97C6D"/>
    <w:rsid w:val="00E97D99"/>
    <w:rsid w:val="00EA034E"/>
    <w:rsid w:val="00EA05AD"/>
    <w:rsid w:val="00EA0A0E"/>
    <w:rsid w:val="00EA0CDA"/>
    <w:rsid w:val="00EA0D99"/>
    <w:rsid w:val="00EA0DA3"/>
    <w:rsid w:val="00EA0F7D"/>
    <w:rsid w:val="00EA0FA4"/>
    <w:rsid w:val="00EA13CE"/>
    <w:rsid w:val="00EA1CB1"/>
    <w:rsid w:val="00EA21E9"/>
    <w:rsid w:val="00EA24D8"/>
    <w:rsid w:val="00EA2D9F"/>
    <w:rsid w:val="00EA30D8"/>
    <w:rsid w:val="00EA39B7"/>
    <w:rsid w:val="00EA5407"/>
    <w:rsid w:val="00EA546B"/>
    <w:rsid w:val="00EA5559"/>
    <w:rsid w:val="00EA5A7F"/>
    <w:rsid w:val="00EA6119"/>
    <w:rsid w:val="00EA647B"/>
    <w:rsid w:val="00EA6707"/>
    <w:rsid w:val="00EA6EE8"/>
    <w:rsid w:val="00EA7277"/>
    <w:rsid w:val="00EA77F8"/>
    <w:rsid w:val="00EA798D"/>
    <w:rsid w:val="00EB0763"/>
    <w:rsid w:val="00EB18F0"/>
    <w:rsid w:val="00EB1978"/>
    <w:rsid w:val="00EB1B1C"/>
    <w:rsid w:val="00EB1C10"/>
    <w:rsid w:val="00EB2490"/>
    <w:rsid w:val="00EB282F"/>
    <w:rsid w:val="00EB2B58"/>
    <w:rsid w:val="00EB2D30"/>
    <w:rsid w:val="00EB3B04"/>
    <w:rsid w:val="00EB3C28"/>
    <w:rsid w:val="00EB3F5A"/>
    <w:rsid w:val="00EB3FBA"/>
    <w:rsid w:val="00EB4075"/>
    <w:rsid w:val="00EB43F3"/>
    <w:rsid w:val="00EB44F6"/>
    <w:rsid w:val="00EB4B16"/>
    <w:rsid w:val="00EB52CF"/>
    <w:rsid w:val="00EB5777"/>
    <w:rsid w:val="00EB58DC"/>
    <w:rsid w:val="00EB596A"/>
    <w:rsid w:val="00EB598A"/>
    <w:rsid w:val="00EB5B02"/>
    <w:rsid w:val="00EB5D73"/>
    <w:rsid w:val="00EB5E41"/>
    <w:rsid w:val="00EB6AB4"/>
    <w:rsid w:val="00EB6BA4"/>
    <w:rsid w:val="00EB6EAC"/>
    <w:rsid w:val="00EB6F3B"/>
    <w:rsid w:val="00EB7C6F"/>
    <w:rsid w:val="00EC0119"/>
    <w:rsid w:val="00EC0323"/>
    <w:rsid w:val="00EC0557"/>
    <w:rsid w:val="00EC0809"/>
    <w:rsid w:val="00EC080D"/>
    <w:rsid w:val="00EC0918"/>
    <w:rsid w:val="00EC09BC"/>
    <w:rsid w:val="00EC0CA1"/>
    <w:rsid w:val="00EC0E4F"/>
    <w:rsid w:val="00EC17DE"/>
    <w:rsid w:val="00EC1946"/>
    <w:rsid w:val="00EC2A0A"/>
    <w:rsid w:val="00EC32E3"/>
    <w:rsid w:val="00EC3366"/>
    <w:rsid w:val="00EC3A79"/>
    <w:rsid w:val="00EC3BE0"/>
    <w:rsid w:val="00EC4F0C"/>
    <w:rsid w:val="00EC50E4"/>
    <w:rsid w:val="00EC5760"/>
    <w:rsid w:val="00EC59A5"/>
    <w:rsid w:val="00EC60D8"/>
    <w:rsid w:val="00EC64A4"/>
    <w:rsid w:val="00EC64D3"/>
    <w:rsid w:val="00EC6532"/>
    <w:rsid w:val="00EC688C"/>
    <w:rsid w:val="00EC6C4D"/>
    <w:rsid w:val="00EC7416"/>
    <w:rsid w:val="00EC77F0"/>
    <w:rsid w:val="00EC7D80"/>
    <w:rsid w:val="00EC7E78"/>
    <w:rsid w:val="00EC7F1A"/>
    <w:rsid w:val="00ED00C4"/>
    <w:rsid w:val="00ED03BC"/>
    <w:rsid w:val="00ED069E"/>
    <w:rsid w:val="00ED11BA"/>
    <w:rsid w:val="00ED175C"/>
    <w:rsid w:val="00ED185A"/>
    <w:rsid w:val="00ED18C6"/>
    <w:rsid w:val="00ED19D2"/>
    <w:rsid w:val="00ED2640"/>
    <w:rsid w:val="00ED28D6"/>
    <w:rsid w:val="00ED29CA"/>
    <w:rsid w:val="00ED2AF7"/>
    <w:rsid w:val="00ED2F80"/>
    <w:rsid w:val="00ED32E0"/>
    <w:rsid w:val="00ED39EE"/>
    <w:rsid w:val="00ED3AC7"/>
    <w:rsid w:val="00ED3DC8"/>
    <w:rsid w:val="00ED3E6C"/>
    <w:rsid w:val="00ED40CE"/>
    <w:rsid w:val="00ED455B"/>
    <w:rsid w:val="00ED4EFF"/>
    <w:rsid w:val="00ED5050"/>
    <w:rsid w:val="00ED510F"/>
    <w:rsid w:val="00ED5315"/>
    <w:rsid w:val="00ED55D8"/>
    <w:rsid w:val="00ED58E9"/>
    <w:rsid w:val="00ED58EB"/>
    <w:rsid w:val="00ED5A59"/>
    <w:rsid w:val="00ED5E0E"/>
    <w:rsid w:val="00ED61E3"/>
    <w:rsid w:val="00ED61E6"/>
    <w:rsid w:val="00ED68FC"/>
    <w:rsid w:val="00ED6C77"/>
    <w:rsid w:val="00ED6F21"/>
    <w:rsid w:val="00ED7811"/>
    <w:rsid w:val="00ED7AD9"/>
    <w:rsid w:val="00ED7B18"/>
    <w:rsid w:val="00ED7CEB"/>
    <w:rsid w:val="00ED7EE1"/>
    <w:rsid w:val="00EE0139"/>
    <w:rsid w:val="00EE0294"/>
    <w:rsid w:val="00EE0555"/>
    <w:rsid w:val="00EE0684"/>
    <w:rsid w:val="00EE0983"/>
    <w:rsid w:val="00EE0FEF"/>
    <w:rsid w:val="00EE16B4"/>
    <w:rsid w:val="00EE1AAE"/>
    <w:rsid w:val="00EE1AD6"/>
    <w:rsid w:val="00EE1CA7"/>
    <w:rsid w:val="00EE2271"/>
    <w:rsid w:val="00EE244E"/>
    <w:rsid w:val="00EE2712"/>
    <w:rsid w:val="00EE2C20"/>
    <w:rsid w:val="00EE33D9"/>
    <w:rsid w:val="00EE399F"/>
    <w:rsid w:val="00EE4321"/>
    <w:rsid w:val="00EE4B92"/>
    <w:rsid w:val="00EE4C57"/>
    <w:rsid w:val="00EE4CE6"/>
    <w:rsid w:val="00EE51B4"/>
    <w:rsid w:val="00EE5860"/>
    <w:rsid w:val="00EE5C63"/>
    <w:rsid w:val="00EE5DD7"/>
    <w:rsid w:val="00EE6307"/>
    <w:rsid w:val="00EE680E"/>
    <w:rsid w:val="00EE7619"/>
    <w:rsid w:val="00EE7ECC"/>
    <w:rsid w:val="00EF0162"/>
    <w:rsid w:val="00EF1C33"/>
    <w:rsid w:val="00EF1C92"/>
    <w:rsid w:val="00EF366C"/>
    <w:rsid w:val="00EF49C4"/>
    <w:rsid w:val="00EF4A49"/>
    <w:rsid w:val="00EF4C69"/>
    <w:rsid w:val="00EF50CD"/>
    <w:rsid w:val="00EF5557"/>
    <w:rsid w:val="00EF5AD7"/>
    <w:rsid w:val="00EF5D60"/>
    <w:rsid w:val="00EF663D"/>
    <w:rsid w:val="00EF67F7"/>
    <w:rsid w:val="00EF6BFB"/>
    <w:rsid w:val="00EF6DB6"/>
    <w:rsid w:val="00F003F1"/>
    <w:rsid w:val="00F00A1F"/>
    <w:rsid w:val="00F00D0F"/>
    <w:rsid w:val="00F00FF1"/>
    <w:rsid w:val="00F01575"/>
    <w:rsid w:val="00F01983"/>
    <w:rsid w:val="00F019A8"/>
    <w:rsid w:val="00F02F18"/>
    <w:rsid w:val="00F02FFB"/>
    <w:rsid w:val="00F03728"/>
    <w:rsid w:val="00F03809"/>
    <w:rsid w:val="00F04470"/>
    <w:rsid w:val="00F04E6F"/>
    <w:rsid w:val="00F04F43"/>
    <w:rsid w:val="00F054CC"/>
    <w:rsid w:val="00F056A3"/>
    <w:rsid w:val="00F06CA6"/>
    <w:rsid w:val="00F07623"/>
    <w:rsid w:val="00F07C13"/>
    <w:rsid w:val="00F10532"/>
    <w:rsid w:val="00F11452"/>
    <w:rsid w:val="00F11B7B"/>
    <w:rsid w:val="00F11C44"/>
    <w:rsid w:val="00F11ECA"/>
    <w:rsid w:val="00F12AA8"/>
    <w:rsid w:val="00F13B47"/>
    <w:rsid w:val="00F13E9B"/>
    <w:rsid w:val="00F1493B"/>
    <w:rsid w:val="00F14C1F"/>
    <w:rsid w:val="00F15179"/>
    <w:rsid w:val="00F15572"/>
    <w:rsid w:val="00F15597"/>
    <w:rsid w:val="00F15BE4"/>
    <w:rsid w:val="00F16175"/>
    <w:rsid w:val="00F161B5"/>
    <w:rsid w:val="00F16509"/>
    <w:rsid w:val="00F16BC0"/>
    <w:rsid w:val="00F16C0F"/>
    <w:rsid w:val="00F17974"/>
    <w:rsid w:val="00F20121"/>
    <w:rsid w:val="00F201EA"/>
    <w:rsid w:val="00F201F9"/>
    <w:rsid w:val="00F21B92"/>
    <w:rsid w:val="00F21E5B"/>
    <w:rsid w:val="00F22646"/>
    <w:rsid w:val="00F22CDA"/>
    <w:rsid w:val="00F22E31"/>
    <w:rsid w:val="00F23391"/>
    <w:rsid w:val="00F24556"/>
    <w:rsid w:val="00F247ED"/>
    <w:rsid w:val="00F24D07"/>
    <w:rsid w:val="00F24DE9"/>
    <w:rsid w:val="00F25088"/>
    <w:rsid w:val="00F25337"/>
    <w:rsid w:val="00F2547B"/>
    <w:rsid w:val="00F2653F"/>
    <w:rsid w:val="00F26793"/>
    <w:rsid w:val="00F26826"/>
    <w:rsid w:val="00F26853"/>
    <w:rsid w:val="00F2749B"/>
    <w:rsid w:val="00F27A59"/>
    <w:rsid w:val="00F3012E"/>
    <w:rsid w:val="00F301A7"/>
    <w:rsid w:val="00F301BE"/>
    <w:rsid w:val="00F306A0"/>
    <w:rsid w:val="00F306BA"/>
    <w:rsid w:val="00F307E7"/>
    <w:rsid w:val="00F30D06"/>
    <w:rsid w:val="00F310B2"/>
    <w:rsid w:val="00F31305"/>
    <w:rsid w:val="00F31340"/>
    <w:rsid w:val="00F313FC"/>
    <w:rsid w:val="00F31790"/>
    <w:rsid w:val="00F317B1"/>
    <w:rsid w:val="00F328D9"/>
    <w:rsid w:val="00F32C13"/>
    <w:rsid w:val="00F3336A"/>
    <w:rsid w:val="00F33AA0"/>
    <w:rsid w:val="00F34C76"/>
    <w:rsid w:val="00F34CCF"/>
    <w:rsid w:val="00F34FDB"/>
    <w:rsid w:val="00F35459"/>
    <w:rsid w:val="00F36494"/>
    <w:rsid w:val="00F3684A"/>
    <w:rsid w:val="00F36F2B"/>
    <w:rsid w:val="00F3789E"/>
    <w:rsid w:val="00F37A87"/>
    <w:rsid w:val="00F37D91"/>
    <w:rsid w:val="00F37F48"/>
    <w:rsid w:val="00F40070"/>
    <w:rsid w:val="00F40DA8"/>
    <w:rsid w:val="00F41EFD"/>
    <w:rsid w:val="00F4206E"/>
    <w:rsid w:val="00F421D9"/>
    <w:rsid w:val="00F4221D"/>
    <w:rsid w:val="00F42321"/>
    <w:rsid w:val="00F42494"/>
    <w:rsid w:val="00F4254D"/>
    <w:rsid w:val="00F425BA"/>
    <w:rsid w:val="00F42765"/>
    <w:rsid w:val="00F42A0B"/>
    <w:rsid w:val="00F42AEF"/>
    <w:rsid w:val="00F42B30"/>
    <w:rsid w:val="00F4367D"/>
    <w:rsid w:val="00F43CA4"/>
    <w:rsid w:val="00F43D9F"/>
    <w:rsid w:val="00F43F28"/>
    <w:rsid w:val="00F4452D"/>
    <w:rsid w:val="00F453E6"/>
    <w:rsid w:val="00F45549"/>
    <w:rsid w:val="00F45824"/>
    <w:rsid w:val="00F45AF8"/>
    <w:rsid w:val="00F45C4A"/>
    <w:rsid w:val="00F46176"/>
    <w:rsid w:val="00F468D4"/>
    <w:rsid w:val="00F470FA"/>
    <w:rsid w:val="00F47488"/>
    <w:rsid w:val="00F47820"/>
    <w:rsid w:val="00F47A54"/>
    <w:rsid w:val="00F47C62"/>
    <w:rsid w:val="00F47C75"/>
    <w:rsid w:val="00F47E41"/>
    <w:rsid w:val="00F47EF5"/>
    <w:rsid w:val="00F47FCF"/>
    <w:rsid w:val="00F500B4"/>
    <w:rsid w:val="00F50897"/>
    <w:rsid w:val="00F50A81"/>
    <w:rsid w:val="00F50AE4"/>
    <w:rsid w:val="00F50CD5"/>
    <w:rsid w:val="00F5135C"/>
    <w:rsid w:val="00F517BF"/>
    <w:rsid w:val="00F520E0"/>
    <w:rsid w:val="00F52314"/>
    <w:rsid w:val="00F52412"/>
    <w:rsid w:val="00F5242F"/>
    <w:rsid w:val="00F52B40"/>
    <w:rsid w:val="00F531E4"/>
    <w:rsid w:val="00F53386"/>
    <w:rsid w:val="00F53597"/>
    <w:rsid w:val="00F53877"/>
    <w:rsid w:val="00F53AC9"/>
    <w:rsid w:val="00F547F7"/>
    <w:rsid w:val="00F54F02"/>
    <w:rsid w:val="00F55063"/>
    <w:rsid w:val="00F554DB"/>
    <w:rsid w:val="00F5552D"/>
    <w:rsid w:val="00F556B3"/>
    <w:rsid w:val="00F558B0"/>
    <w:rsid w:val="00F55A85"/>
    <w:rsid w:val="00F55AD6"/>
    <w:rsid w:val="00F55AE3"/>
    <w:rsid w:val="00F55B24"/>
    <w:rsid w:val="00F55D86"/>
    <w:rsid w:val="00F56519"/>
    <w:rsid w:val="00F5662A"/>
    <w:rsid w:val="00F567B4"/>
    <w:rsid w:val="00F56943"/>
    <w:rsid w:val="00F56955"/>
    <w:rsid w:val="00F56C2A"/>
    <w:rsid w:val="00F56CDD"/>
    <w:rsid w:val="00F56D07"/>
    <w:rsid w:val="00F5759D"/>
    <w:rsid w:val="00F5765F"/>
    <w:rsid w:val="00F57749"/>
    <w:rsid w:val="00F57B7A"/>
    <w:rsid w:val="00F600FE"/>
    <w:rsid w:val="00F6012A"/>
    <w:rsid w:val="00F605E5"/>
    <w:rsid w:val="00F60A22"/>
    <w:rsid w:val="00F61054"/>
    <w:rsid w:val="00F62266"/>
    <w:rsid w:val="00F6230B"/>
    <w:rsid w:val="00F625E0"/>
    <w:rsid w:val="00F62861"/>
    <w:rsid w:val="00F6331D"/>
    <w:rsid w:val="00F635A1"/>
    <w:rsid w:val="00F63B69"/>
    <w:rsid w:val="00F641AB"/>
    <w:rsid w:val="00F6462C"/>
    <w:rsid w:val="00F65BE6"/>
    <w:rsid w:val="00F6629B"/>
    <w:rsid w:val="00F6700B"/>
    <w:rsid w:val="00F67778"/>
    <w:rsid w:val="00F70880"/>
    <w:rsid w:val="00F70ED8"/>
    <w:rsid w:val="00F70FFD"/>
    <w:rsid w:val="00F712DE"/>
    <w:rsid w:val="00F713A7"/>
    <w:rsid w:val="00F71F73"/>
    <w:rsid w:val="00F728C7"/>
    <w:rsid w:val="00F72B80"/>
    <w:rsid w:val="00F72C7C"/>
    <w:rsid w:val="00F72F44"/>
    <w:rsid w:val="00F72FC9"/>
    <w:rsid w:val="00F73C85"/>
    <w:rsid w:val="00F74219"/>
    <w:rsid w:val="00F74321"/>
    <w:rsid w:val="00F74795"/>
    <w:rsid w:val="00F74A90"/>
    <w:rsid w:val="00F74CAB"/>
    <w:rsid w:val="00F74F6C"/>
    <w:rsid w:val="00F74FC5"/>
    <w:rsid w:val="00F753AF"/>
    <w:rsid w:val="00F762F3"/>
    <w:rsid w:val="00F76967"/>
    <w:rsid w:val="00F76E70"/>
    <w:rsid w:val="00F771C9"/>
    <w:rsid w:val="00F776DF"/>
    <w:rsid w:val="00F77826"/>
    <w:rsid w:val="00F7792A"/>
    <w:rsid w:val="00F77C28"/>
    <w:rsid w:val="00F8049A"/>
    <w:rsid w:val="00F80D66"/>
    <w:rsid w:val="00F81530"/>
    <w:rsid w:val="00F816BF"/>
    <w:rsid w:val="00F81A9A"/>
    <w:rsid w:val="00F82316"/>
    <w:rsid w:val="00F82AF7"/>
    <w:rsid w:val="00F82CF9"/>
    <w:rsid w:val="00F83025"/>
    <w:rsid w:val="00F833DC"/>
    <w:rsid w:val="00F836A8"/>
    <w:rsid w:val="00F837C9"/>
    <w:rsid w:val="00F839CE"/>
    <w:rsid w:val="00F83A9A"/>
    <w:rsid w:val="00F84063"/>
    <w:rsid w:val="00F841AC"/>
    <w:rsid w:val="00F84ADC"/>
    <w:rsid w:val="00F85191"/>
    <w:rsid w:val="00F851AE"/>
    <w:rsid w:val="00F8572A"/>
    <w:rsid w:val="00F85ABF"/>
    <w:rsid w:val="00F85BD0"/>
    <w:rsid w:val="00F85C1D"/>
    <w:rsid w:val="00F861B5"/>
    <w:rsid w:val="00F86893"/>
    <w:rsid w:val="00F87102"/>
    <w:rsid w:val="00F87714"/>
    <w:rsid w:val="00F90275"/>
    <w:rsid w:val="00F9037B"/>
    <w:rsid w:val="00F903B3"/>
    <w:rsid w:val="00F9061C"/>
    <w:rsid w:val="00F90C55"/>
    <w:rsid w:val="00F90F40"/>
    <w:rsid w:val="00F91331"/>
    <w:rsid w:val="00F918D5"/>
    <w:rsid w:val="00F91B1B"/>
    <w:rsid w:val="00F91CFC"/>
    <w:rsid w:val="00F92185"/>
    <w:rsid w:val="00F928DE"/>
    <w:rsid w:val="00F93021"/>
    <w:rsid w:val="00F93803"/>
    <w:rsid w:val="00F93DCC"/>
    <w:rsid w:val="00F93EBE"/>
    <w:rsid w:val="00F9407C"/>
    <w:rsid w:val="00F9451F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B90"/>
    <w:rsid w:val="00FA0EFF"/>
    <w:rsid w:val="00FA0F80"/>
    <w:rsid w:val="00FA1182"/>
    <w:rsid w:val="00FA1A0D"/>
    <w:rsid w:val="00FA1A60"/>
    <w:rsid w:val="00FA1DAE"/>
    <w:rsid w:val="00FA20C0"/>
    <w:rsid w:val="00FA21FD"/>
    <w:rsid w:val="00FA228F"/>
    <w:rsid w:val="00FA2B22"/>
    <w:rsid w:val="00FA2B3D"/>
    <w:rsid w:val="00FA3699"/>
    <w:rsid w:val="00FA3D1C"/>
    <w:rsid w:val="00FA402E"/>
    <w:rsid w:val="00FA40C3"/>
    <w:rsid w:val="00FA43A6"/>
    <w:rsid w:val="00FA5268"/>
    <w:rsid w:val="00FA700C"/>
    <w:rsid w:val="00FA7047"/>
    <w:rsid w:val="00FA708C"/>
    <w:rsid w:val="00FA7AC9"/>
    <w:rsid w:val="00FA7C90"/>
    <w:rsid w:val="00FA7DB7"/>
    <w:rsid w:val="00FB0C96"/>
    <w:rsid w:val="00FB0FBC"/>
    <w:rsid w:val="00FB104C"/>
    <w:rsid w:val="00FB14F3"/>
    <w:rsid w:val="00FB15C0"/>
    <w:rsid w:val="00FB1AF0"/>
    <w:rsid w:val="00FB1B04"/>
    <w:rsid w:val="00FB2471"/>
    <w:rsid w:val="00FB263F"/>
    <w:rsid w:val="00FB2F79"/>
    <w:rsid w:val="00FB322D"/>
    <w:rsid w:val="00FB329E"/>
    <w:rsid w:val="00FB338C"/>
    <w:rsid w:val="00FB36A7"/>
    <w:rsid w:val="00FB3963"/>
    <w:rsid w:val="00FB3D2A"/>
    <w:rsid w:val="00FB428C"/>
    <w:rsid w:val="00FB43F7"/>
    <w:rsid w:val="00FB4532"/>
    <w:rsid w:val="00FB47D3"/>
    <w:rsid w:val="00FB521A"/>
    <w:rsid w:val="00FB5592"/>
    <w:rsid w:val="00FB5817"/>
    <w:rsid w:val="00FB5C29"/>
    <w:rsid w:val="00FB5E49"/>
    <w:rsid w:val="00FB678C"/>
    <w:rsid w:val="00FB6832"/>
    <w:rsid w:val="00FB6EC8"/>
    <w:rsid w:val="00FB7F96"/>
    <w:rsid w:val="00FC02B9"/>
    <w:rsid w:val="00FC037C"/>
    <w:rsid w:val="00FC08E0"/>
    <w:rsid w:val="00FC091A"/>
    <w:rsid w:val="00FC0A65"/>
    <w:rsid w:val="00FC1BFB"/>
    <w:rsid w:val="00FC263B"/>
    <w:rsid w:val="00FC30D4"/>
    <w:rsid w:val="00FC352A"/>
    <w:rsid w:val="00FC37F0"/>
    <w:rsid w:val="00FC3A2B"/>
    <w:rsid w:val="00FC4A18"/>
    <w:rsid w:val="00FC4AA8"/>
    <w:rsid w:val="00FC4FA4"/>
    <w:rsid w:val="00FC5656"/>
    <w:rsid w:val="00FC5BF9"/>
    <w:rsid w:val="00FC6463"/>
    <w:rsid w:val="00FC64C4"/>
    <w:rsid w:val="00FC6749"/>
    <w:rsid w:val="00FC6D56"/>
    <w:rsid w:val="00FC6D71"/>
    <w:rsid w:val="00FC6DD2"/>
    <w:rsid w:val="00FC72B4"/>
    <w:rsid w:val="00FC75B1"/>
    <w:rsid w:val="00FD019D"/>
    <w:rsid w:val="00FD03F6"/>
    <w:rsid w:val="00FD0E69"/>
    <w:rsid w:val="00FD12D2"/>
    <w:rsid w:val="00FD19CB"/>
    <w:rsid w:val="00FD20AE"/>
    <w:rsid w:val="00FD2783"/>
    <w:rsid w:val="00FD2951"/>
    <w:rsid w:val="00FD2954"/>
    <w:rsid w:val="00FD2D75"/>
    <w:rsid w:val="00FD3066"/>
    <w:rsid w:val="00FD327E"/>
    <w:rsid w:val="00FD3367"/>
    <w:rsid w:val="00FD3FCF"/>
    <w:rsid w:val="00FD464F"/>
    <w:rsid w:val="00FD50F5"/>
    <w:rsid w:val="00FD588E"/>
    <w:rsid w:val="00FD5934"/>
    <w:rsid w:val="00FD5E9E"/>
    <w:rsid w:val="00FD64AD"/>
    <w:rsid w:val="00FD66CD"/>
    <w:rsid w:val="00FD6812"/>
    <w:rsid w:val="00FD694A"/>
    <w:rsid w:val="00FD6D6E"/>
    <w:rsid w:val="00FD6E92"/>
    <w:rsid w:val="00FD71FA"/>
    <w:rsid w:val="00FD721E"/>
    <w:rsid w:val="00FD7598"/>
    <w:rsid w:val="00FD77A0"/>
    <w:rsid w:val="00FD7CCF"/>
    <w:rsid w:val="00FE0437"/>
    <w:rsid w:val="00FE05FE"/>
    <w:rsid w:val="00FE0615"/>
    <w:rsid w:val="00FE0D35"/>
    <w:rsid w:val="00FE0DEB"/>
    <w:rsid w:val="00FE13BB"/>
    <w:rsid w:val="00FE18B6"/>
    <w:rsid w:val="00FE21C6"/>
    <w:rsid w:val="00FE21DA"/>
    <w:rsid w:val="00FE2D71"/>
    <w:rsid w:val="00FE3A9C"/>
    <w:rsid w:val="00FE3EB4"/>
    <w:rsid w:val="00FE3F03"/>
    <w:rsid w:val="00FE40F9"/>
    <w:rsid w:val="00FE4884"/>
    <w:rsid w:val="00FE4A66"/>
    <w:rsid w:val="00FE4EBC"/>
    <w:rsid w:val="00FE55CE"/>
    <w:rsid w:val="00FE5A29"/>
    <w:rsid w:val="00FE5CB0"/>
    <w:rsid w:val="00FE5E0A"/>
    <w:rsid w:val="00FE6209"/>
    <w:rsid w:val="00FE6418"/>
    <w:rsid w:val="00FE649C"/>
    <w:rsid w:val="00FE6B60"/>
    <w:rsid w:val="00FE6B83"/>
    <w:rsid w:val="00FE6F28"/>
    <w:rsid w:val="00FE7024"/>
    <w:rsid w:val="00FE7791"/>
    <w:rsid w:val="00FE7962"/>
    <w:rsid w:val="00FE7E4D"/>
    <w:rsid w:val="00FF0478"/>
    <w:rsid w:val="00FF050E"/>
    <w:rsid w:val="00FF077E"/>
    <w:rsid w:val="00FF0AC3"/>
    <w:rsid w:val="00FF1037"/>
    <w:rsid w:val="00FF1476"/>
    <w:rsid w:val="00FF1AC1"/>
    <w:rsid w:val="00FF1E65"/>
    <w:rsid w:val="00FF219E"/>
    <w:rsid w:val="00FF22EB"/>
    <w:rsid w:val="00FF2697"/>
    <w:rsid w:val="00FF29CE"/>
    <w:rsid w:val="00FF2E95"/>
    <w:rsid w:val="00FF2F2A"/>
    <w:rsid w:val="00FF2F8C"/>
    <w:rsid w:val="00FF309B"/>
    <w:rsid w:val="00FF3163"/>
    <w:rsid w:val="00FF35A7"/>
    <w:rsid w:val="00FF36CD"/>
    <w:rsid w:val="00FF440E"/>
    <w:rsid w:val="00FF4430"/>
    <w:rsid w:val="00FF45CD"/>
    <w:rsid w:val="00FF46ED"/>
    <w:rsid w:val="00FF46FD"/>
    <w:rsid w:val="00FF584A"/>
    <w:rsid w:val="00FF5E8F"/>
    <w:rsid w:val="00FF6317"/>
    <w:rsid w:val="00FF674F"/>
    <w:rsid w:val="00FF68DE"/>
    <w:rsid w:val="00FF6FBA"/>
    <w:rsid w:val="00FF7674"/>
    <w:rsid w:val="00FF7CC6"/>
    <w:rsid w:val="00FF7D0A"/>
    <w:rsid w:val="01057886"/>
    <w:rsid w:val="016CCAAB"/>
    <w:rsid w:val="01AEC37D"/>
    <w:rsid w:val="01BCAF5A"/>
    <w:rsid w:val="01F1C60A"/>
    <w:rsid w:val="025C6F18"/>
    <w:rsid w:val="0281C398"/>
    <w:rsid w:val="029E53A0"/>
    <w:rsid w:val="02E6344A"/>
    <w:rsid w:val="03167417"/>
    <w:rsid w:val="031CB278"/>
    <w:rsid w:val="032863F9"/>
    <w:rsid w:val="035D2A26"/>
    <w:rsid w:val="03641D76"/>
    <w:rsid w:val="0378A0D0"/>
    <w:rsid w:val="03CB3A3C"/>
    <w:rsid w:val="03ED4FC9"/>
    <w:rsid w:val="043F2EE6"/>
    <w:rsid w:val="044CAD8A"/>
    <w:rsid w:val="045E3DD2"/>
    <w:rsid w:val="0549108A"/>
    <w:rsid w:val="058E8EEC"/>
    <w:rsid w:val="05A88EE8"/>
    <w:rsid w:val="05B98B23"/>
    <w:rsid w:val="05BD9A76"/>
    <w:rsid w:val="05C35183"/>
    <w:rsid w:val="05C38DD6"/>
    <w:rsid w:val="05D6D720"/>
    <w:rsid w:val="05EB140C"/>
    <w:rsid w:val="05EE4187"/>
    <w:rsid w:val="05FEA602"/>
    <w:rsid w:val="0634E1A8"/>
    <w:rsid w:val="066B5E48"/>
    <w:rsid w:val="06971CBD"/>
    <w:rsid w:val="06CD4D7F"/>
    <w:rsid w:val="06EEE8C7"/>
    <w:rsid w:val="0739B3B3"/>
    <w:rsid w:val="07545582"/>
    <w:rsid w:val="075A3459"/>
    <w:rsid w:val="075C257D"/>
    <w:rsid w:val="07710F30"/>
    <w:rsid w:val="07B7A76A"/>
    <w:rsid w:val="07DF844C"/>
    <w:rsid w:val="07F48405"/>
    <w:rsid w:val="085EF2ED"/>
    <w:rsid w:val="0884E27B"/>
    <w:rsid w:val="08AB1376"/>
    <w:rsid w:val="08B3173B"/>
    <w:rsid w:val="08B9EBA8"/>
    <w:rsid w:val="08E3EE74"/>
    <w:rsid w:val="08E92F1F"/>
    <w:rsid w:val="08F84A2E"/>
    <w:rsid w:val="092A3F87"/>
    <w:rsid w:val="094A677A"/>
    <w:rsid w:val="0955D4A3"/>
    <w:rsid w:val="0975456A"/>
    <w:rsid w:val="09A668D8"/>
    <w:rsid w:val="09C225E7"/>
    <w:rsid w:val="09D61552"/>
    <w:rsid w:val="09DE8B1F"/>
    <w:rsid w:val="0A0E32BF"/>
    <w:rsid w:val="0A1611E7"/>
    <w:rsid w:val="0A211CA6"/>
    <w:rsid w:val="0A37CC17"/>
    <w:rsid w:val="0A6F55FB"/>
    <w:rsid w:val="0A70B3B6"/>
    <w:rsid w:val="0A941A8F"/>
    <w:rsid w:val="0ABFE9DE"/>
    <w:rsid w:val="0AC7055D"/>
    <w:rsid w:val="0B12E15B"/>
    <w:rsid w:val="0B1C44D4"/>
    <w:rsid w:val="0B5E63FE"/>
    <w:rsid w:val="0B6734C5"/>
    <w:rsid w:val="0B777DA8"/>
    <w:rsid w:val="0B86588C"/>
    <w:rsid w:val="0B92F031"/>
    <w:rsid w:val="0BDB38D2"/>
    <w:rsid w:val="0C068839"/>
    <w:rsid w:val="0C08C493"/>
    <w:rsid w:val="0C5CE269"/>
    <w:rsid w:val="0C7C7D05"/>
    <w:rsid w:val="0C96155E"/>
    <w:rsid w:val="0CFF39E8"/>
    <w:rsid w:val="0D11E700"/>
    <w:rsid w:val="0D2228ED"/>
    <w:rsid w:val="0D431633"/>
    <w:rsid w:val="0D43EDEC"/>
    <w:rsid w:val="0D469049"/>
    <w:rsid w:val="0D5BCAA7"/>
    <w:rsid w:val="0DBFEC04"/>
    <w:rsid w:val="0DC2B313"/>
    <w:rsid w:val="0DCBBB51"/>
    <w:rsid w:val="0DD0837C"/>
    <w:rsid w:val="0DD98D18"/>
    <w:rsid w:val="0DF79105"/>
    <w:rsid w:val="0E33594B"/>
    <w:rsid w:val="0E36B373"/>
    <w:rsid w:val="0E7C9247"/>
    <w:rsid w:val="0E9A2B12"/>
    <w:rsid w:val="0EB66E4B"/>
    <w:rsid w:val="0EDCA13D"/>
    <w:rsid w:val="0EDD0375"/>
    <w:rsid w:val="0EE7DD23"/>
    <w:rsid w:val="0EF2C0D3"/>
    <w:rsid w:val="0F0BFE70"/>
    <w:rsid w:val="0F11C363"/>
    <w:rsid w:val="0F39838F"/>
    <w:rsid w:val="0F731711"/>
    <w:rsid w:val="0F76CF3F"/>
    <w:rsid w:val="0F976151"/>
    <w:rsid w:val="0FEF8ECF"/>
    <w:rsid w:val="1001B0C1"/>
    <w:rsid w:val="101B197F"/>
    <w:rsid w:val="104C7D5B"/>
    <w:rsid w:val="105D4B2E"/>
    <w:rsid w:val="1081C1C5"/>
    <w:rsid w:val="109EE720"/>
    <w:rsid w:val="10CF9999"/>
    <w:rsid w:val="10DA4B3C"/>
    <w:rsid w:val="10F2603A"/>
    <w:rsid w:val="1118A117"/>
    <w:rsid w:val="1198E36A"/>
    <w:rsid w:val="11B67CA3"/>
    <w:rsid w:val="11E41047"/>
    <w:rsid w:val="1227F7B7"/>
    <w:rsid w:val="122EB398"/>
    <w:rsid w:val="12326C35"/>
    <w:rsid w:val="1241EDAF"/>
    <w:rsid w:val="12706F3B"/>
    <w:rsid w:val="127EA60C"/>
    <w:rsid w:val="12847885"/>
    <w:rsid w:val="12CCFCC6"/>
    <w:rsid w:val="12DE1E15"/>
    <w:rsid w:val="12DF5109"/>
    <w:rsid w:val="12E6CEF6"/>
    <w:rsid w:val="13905DFE"/>
    <w:rsid w:val="14711417"/>
    <w:rsid w:val="14986319"/>
    <w:rsid w:val="14E9DEDF"/>
    <w:rsid w:val="14F8864D"/>
    <w:rsid w:val="1504C4BB"/>
    <w:rsid w:val="1512C46F"/>
    <w:rsid w:val="15386222"/>
    <w:rsid w:val="1573D26B"/>
    <w:rsid w:val="157E91FE"/>
    <w:rsid w:val="158E7327"/>
    <w:rsid w:val="158FFC4A"/>
    <w:rsid w:val="15B36832"/>
    <w:rsid w:val="15B80BF7"/>
    <w:rsid w:val="15DDC7E9"/>
    <w:rsid w:val="160BFDE6"/>
    <w:rsid w:val="16188B18"/>
    <w:rsid w:val="164AFE83"/>
    <w:rsid w:val="16533978"/>
    <w:rsid w:val="166D6353"/>
    <w:rsid w:val="16BDF311"/>
    <w:rsid w:val="16D29BB3"/>
    <w:rsid w:val="16E292B1"/>
    <w:rsid w:val="17339B9A"/>
    <w:rsid w:val="17390198"/>
    <w:rsid w:val="17481B78"/>
    <w:rsid w:val="175AF7DE"/>
    <w:rsid w:val="175B8238"/>
    <w:rsid w:val="17793A6C"/>
    <w:rsid w:val="178625E1"/>
    <w:rsid w:val="17B32E95"/>
    <w:rsid w:val="180110AC"/>
    <w:rsid w:val="1806CEBA"/>
    <w:rsid w:val="18AF8539"/>
    <w:rsid w:val="18C95FC6"/>
    <w:rsid w:val="18D1524C"/>
    <w:rsid w:val="18DE106A"/>
    <w:rsid w:val="18FDCE6F"/>
    <w:rsid w:val="1920C4DF"/>
    <w:rsid w:val="199EC7E0"/>
    <w:rsid w:val="19A74A13"/>
    <w:rsid w:val="19BB23B6"/>
    <w:rsid w:val="19C43416"/>
    <w:rsid w:val="19EE7C73"/>
    <w:rsid w:val="19EFD4A8"/>
    <w:rsid w:val="19F98FCC"/>
    <w:rsid w:val="1A47D7DB"/>
    <w:rsid w:val="1A8167D4"/>
    <w:rsid w:val="1AA4F684"/>
    <w:rsid w:val="1AE513E3"/>
    <w:rsid w:val="1AF5A4A7"/>
    <w:rsid w:val="1B0616F0"/>
    <w:rsid w:val="1B09B0F1"/>
    <w:rsid w:val="1B2C4EFD"/>
    <w:rsid w:val="1B558A45"/>
    <w:rsid w:val="1B86688A"/>
    <w:rsid w:val="1B8F9FA7"/>
    <w:rsid w:val="1BC15C10"/>
    <w:rsid w:val="1BD166B0"/>
    <w:rsid w:val="1C2109F2"/>
    <w:rsid w:val="1C2FE69B"/>
    <w:rsid w:val="1C41939D"/>
    <w:rsid w:val="1C66E3C7"/>
    <w:rsid w:val="1CCA4407"/>
    <w:rsid w:val="1CD5BABA"/>
    <w:rsid w:val="1CEC4DAB"/>
    <w:rsid w:val="1D6C2A06"/>
    <w:rsid w:val="1DACF4DB"/>
    <w:rsid w:val="1DB534BE"/>
    <w:rsid w:val="1DE1EEC3"/>
    <w:rsid w:val="1DE2E52D"/>
    <w:rsid w:val="1E1EA657"/>
    <w:rsid w:val="1E5EAEFA"/>
    <w:rsid w:val="1E6EEA22"/>
    <w:rsid w:val="1E7910CE"/>
    <w:rsid w:val="1EA43E69"/>
    <w:rsid w:val="1EAB7412"/>
    <w:rsid w:val="1EBE1859"/>
    <w:rsid w:val="1ECF8118"/>
    <w:rsid w:val="1EE76D42"/>
    <w:rsid w:val="1F6ADCE2"/>
    <w:rsid w:val="1F6F0649"/>
    <w:rsid w:val="1F7BE029"/>
    <w:rsid w:val="1F7DC10C"/>
    <w:rsid w:val="1F8406B0"/>
    <w:rsid w:val="1F8D81C3"/>
    <w:rsid w:val="1F9B35DE"/>
    <w:rsid w:val="1FC5D696"/>
    <w:rsid w:val="1FC8DAED"/>
    <w:rsid w:val="1FF0D524"/>
    <w:rsid w:val="200AD217"/>
    <w:rsid w:val="201484BA"/>
    <w:rsid w:val="20239461"/>
    <w:rsid w:val="204377FE"/>
    <w:rsid w:val="2065775B"/>
    <w:rsid w:val="20820FD6"/>
    <w:rsid w:val="2099F81C"/>
    <w:rsid w:val="20A2A35F"/>
    <w:rsid w:val="20DB3537"/>
    <w:rsid w:val="211826D3"/>
    <w:rsid w:val="215020A0"/>
    <w:rsid w:val="2159B717"/>
    <w:rsid w:val="217573EA"/>
    <w:rsid w:val="217E0E54"/>
    <w:rsid w:val="21831647"/>
    <w:rsid w:val="2183B055"/>
    <w:rsid w:val="21A084F2"/>
    <w:rsid w:val="221A95C0"/>
    <w:rsid w:val="223897DE"/>
    <w:rsid w:val="225BF0F9"/>
    <w:rsid w:val="2267F84D"/>
    <w:rsid w:val="22699A50"/>
    <w:rsid w:val="226A97D3"/>
    <w:rsid w:val="227ED29A"/>
    <w:rsid w:val="22A2BE92"/>
    <w:rsid w:val="22E2BD00"/>
    <w:rsid w:val="231BDED0"/>
    <w:rsid w:val="231C3120"/>
    <w:rsid w:val="233EA379"/>
    <w:rsid w:val="236C66DB"/>
    <w:rsid w:val="239DFDDB"/>
    <w:rsid w:val="23B575D2"/>
    <w:rsid w:val="23BA771F"/>
    <w:rsid w:val="23BD4513"/>
    <w:rsid w:val="23D2D110"/>
    <w:rsid w:val="240A4E2A"/>
    <w:rsid w:val="24483FFB"/>
    <w:rsid w:val="24663F0F"/>
    <w:rsid w:val="24B399BA"/>
    <w:rsid w:val="24C5120C"/>
    <w:rsid w:val="24D51951"/>
    <w:rsid w:val="2525A1D5"/>
    <w:rsid w:val="255DFC1B"/>
    <w:rsid w:val="25A887C0"/>
    <w:rsid w:val="25B80856"/>
    <w:rsid w:val="25E875DF"/>
    <w:rsid w:val="2608B723"/>
    <w:rsid w:val="2646B0B6"/>
    <w:rsid w:val="26EEBFD1"/>
    <w:rsid w:val="26F6C537"/>
    <w:rsid w:val="275BDF68"/>
    <w:rsid w:val="2790AEE7"/>
    <w:rsid w:val="2793BCE6"/>
    <w:rsid w:val="27AD781A"/>
    <w:rsid w:val="280F1BA8"/>
    <w:rsid w:val="28138F1D"/>
    <w:rsid w:val="282DB666"/>
    <w:rsid w:val="283E8C5D"/>
    <w:rsid w:val="2841A502"/>
    <w:rsid w:val="2851F836"/>
    <w:rsid w:val="288C86AE"/>
    <w:rsid w:val="28D2DAFD"/>
    <w:rsid w:val="28D6231E"/>
    <w:rsid w:val="28DD0856"/>
    <w:rsid w:val="28F0139F"/>
    <w:rsid w:val="28F26E83"/>
    <w:rsid w:val="28F2B53A"/>
    <w:rsid w:val="28F35DE5"/>
    <w:rsid w:val="28FAEAC4"/>
    <w:rsid w:val="2907CAE4"/>
    <w:rsid w:val="293FDB60"/>
    <w:rsid w:val="2965F6E5"/>
    <w:rsid w:val="2974A474"/>
    <w:rsid w:val="2992436B"/>
    <w:rsid w:val="29BB0D34"/>
    <w:rsid w:val="29CA4539"/>
    <w:rsid w:val="29DF4FB1"/>
    <w:rsid w:val="29EBAC8B"/>
    <w:rsid w:val="29F029F8"/>
    <w:rsid w:val="2A2B554A"/>
    <w:rsid w:val="2A362B50"/>
    <w:rsid w:val="2A48A958"/>
    <w:rsid w:val="2A768A24"/>
    <w:rsid w:val="2AA40199"/>
    <w:rsid w:val="2AB71953"/>
    <w:rsid w:val="2AEDC637"/>
    <w:rsid w:val="2B013F5A"/>
    <w:rsid w:val="2B295253"/>
    <w:rsid w:val="2B45CCEA"/>
    <w:rsid w:val="2B7DACD5"/>
    <w:rsid w:val="2B9EE861"/>
    <w:rsid w:val="2BB60483"/>
    <w:rsid w:val="2BED1D9C"/>
    <w:rsid w:val="2C128808"/>
    <w:rsid w:val="2C366BFE"/>
    <w:rsid w:val="2C4458E2"/>
    <w:rsid w:val="2C586916"/>
    <w:rsid w:val="2C65DA7D"/>
    <w:rsid w:val="2C6B86A0"/>
    <w:rsid w:val="2D00E7E6"/>
    <w:rsid w:val="2D010BBF"/>
    <w:rsid w:val="2D4F5DFF"/>
    <w:rsid w:val="2D71CE96"/>
    <w:rsid w:val="2D7F21D2"/>
    <w:rsid w:val="2D8D5EF5"/>
    <w:rsid w:val="2D9A637D"/>
    <w:rsid w:val="2E59DCC6"/>
    <w:rsid w:val="2E6865D0"/>
    <w:rsid w:val="2EC62FA1"/>
    <w:rsid w:val="2F23CBD5"/>
    <w:rsid w:val="2F42A533"/>
    <w:rsid w:val="2F63B23B"/>
    <w:rsid w:val="2F645DFC"/>
    <w:rsid w:val="2F9E063A"/>
    <w:rsid w:val="2F9F58C0"/>
    <w:rsid w:val="2FB45F6D"/>
    <w:rsid w:val="2FBCB145"/>
    <w:rsid w:val="3017A5BA"/>
    <w:rsid w:val="30283862"/>
    <w:rsid w:val="302D0381"/>
    <w:rsid w:val="30435FF9"/>
    <w:rsid w:val="30640706"/>
    <w:rsid w:val="30819FC7"/>
    <w:rsid w:val="309F65FA"/>
    <w:rsid w:val="30BE449D"/>
    <w:rsid w:val="30DF2DA1"/>
    <w:rsid w:val="31002D44"/>
    <w:rsid w:val="3153C778"/>
    <w:rsid w:val="31713053"/>
    <w:rsid w:val="3171EC64"/>
    <w:rsid w:val="31783792"/>
    <w:rsid w:val="318DC2E8"/>
    <w:rsid w:val="31A5F953"/>
    <w:rsid w:val="31F3A596"/>
    <w:rsid w:val="3263421E"/>
    <w:rsid w:val="326C91F8"/>
    <w:rsid w:val="32A33486"/>
    <w:rsid w:val="32E13E66"/>
    <w:rsid w:val="32FD7B32"/>
    <w:rsid w:val="32FDD24D"/>
    <w:rsid w:val="333AC9BD"/>
    <w:rsid w:val="3347D4F4"/>
    <w:rsid w:val="335C1AC9"/>
    <w:rsid w:val="339C9A6C"/>
    <w:rsid w:val="33B0040B"/>
    <w:rsid w:val="33B99D42"/>
    <w:rsid w:val="33DF41A8"/>
    <w:rsid w:val="33FCF261"/>
    <w:rsid w:val="341923CF"/>
    <w:rsid w:val="343D694E"/>
    <w:rsid w:val="344BB8BE"/>
    <w:rsid w:val="3454874A"/>
    <w:rsid w:val="3468A755"/>
    <w:rsid w:val="346C179D"/>
    <w:rsid w:val="34A2B528"/>
    <w:rsid w:val="34E2215D"/>
    <w:rsid w:val="3524A8A7"/>
    <w:rsid w:val="35352C9B"/>
    <w:rsid w:val="358B99FC"/>
    <w:rsid w:val="35B0563C"/>
    <w:rsid w:val="35B5C0FA"/>
    <w:rsid w:val="35D45F34"/>
    <w:rsid w:val="35D4BC65"/>
    <w:rsid w:val="35E98328"/>
    <w:rsid w:val="360864C1"/>
    <w:rsid w:val="363C6CAF"/>
    <w:rsid w:val="3643E083"/>
    <w:rsid w:val="365D0400"/>
    <w:rsid w:val="3661033A"/>
    <w:rsid w:val="36868533"/>
    <w:rsid w:val="36FE8872"/>
    <w:rsid w:val="372F77F1"/>
    <w:rsid w:val="3745EA9C"/>
    <w:rsid w:val="375717E5"/>
    <w:rsid w:val="3780262E"/>
    <w:rsid w:val="378A5F56"/>
    <w:rsid w:val="378EC210"/>
    <w:rsid w:val="379EE687"/>
    <w:rsid w:val="37A3D620"/>
    <w:rsid w:val="37BDB4A5"/>
    <w:rsid w:val="37C94874"/>
    <w:rsid w:val="37FD50B8"/>
    <w:rsid w:val="380096BF"/>
    <w:rsid w:val="3803EC32"/>
    <w:rsid w:val="3814B537"/>
    <w:rsid w:val="381B2E7F"/>
    <w:rsid w:val="3842D0C2"/>
    <w:rsid w:val="38691F33"/>
    <w:rsid w:val="3881BD32"/>
    <w:rsid w:val="3904DE81"/>
    <w:rsid w:val="392ED78A"/>
    <w:rsid w:val="393CE0AA"/>
    <w:rsid w:val="393ED34E"/>
    <w:rsid w:val="39438111"/>
    <w:rsid w:val="39759025"/>
    <w:rsid w:val="39C4A591"/>
    <w:rsid w:val="39FABA06"/>
    <w:rsid w:val="3A0570F4"/>
    <w:rsid w:val="3A2872CB"/>
    <w:rsid w:val="3A2A2683"/>
    <w:rsid w:val="3A3A202C"/>
    <w:rsid w:val="3A60399D"/>
    <w:rsid w:val="3A61F9C1"/>
    <w:rsid w:val="3A6548EC"/>
    <w:rsid w:val="3A7669CA"/>
    <w:rsid w:val="3A8CA344"/>
    <w:rsid w:val="3AA6A19E"/>
    <w:rsid w:val="3AC2AC17"/>
    <w:rsid w:val="3AEC56F0"/>
    <w:rsid w:val="3B087F8E"/>
    <w:rsid w:val="3B213C1A"/>
    <w:rsid w:val="3B24A47D"/>
    <w:rsid w:val="3B35D24D"/>
    <w:rsid w:val="3B3A228D"/>
    <w:rsid w:val="3B51F0C1"/>
    <w:rsid w:val="3B56FB6E"/>
    <w:rsid w:val="3B60AD7E"/>
    <w:rsid w:val="3B90C628"/>
    <w:rsid w:val="3BA34CBC"/>
    <w:rsid w:val="3BC41DB5"/>
    <w:rsid w:val="3BDBDBC6"/>
    <w:rsid w:val="3BE61D03"/>
    <w:rsid w:val="3C11033B"/>
    <w:rsid w:val="3C2DC501"/>
    <w:rsid w:val="3C3DEE0D"/>
    <w:rsid w:val="3C442FEA"/>
    <w:rsid w:val="3C91B387"/>
    <w:rsid w:val="3CAD8FAE"/>
    <w:rsid w:val="3CBCF6FF"/>
    <w:rsid w:val="3CEDA523"/>
    <w:rsid w:val="3CF9A3B1"/>
    <w:rsid w:val="3CF9A7C9"/>
    <w:rsid w:val="3D09D61C"/>
    <w:rsid w:val="3D0E55C2"/>
    <w:rsid w:val="3D2492BE"/>
    <w:rsid w:val="3D374275"/>
    <w:rsid w:val="3D8D7FE9"/>
    <w:rsid w:val="3D93C122"/>
    <w:rsid w:val="3DCC9E42"/>
    <w:rsid w:val="3E013A49"/>
    <w:rsid w:val="3E100C60"/>
    <w:rsid w:val="3E18DBB3"/>
    <w:rsid w:val="3E198CE3"/>
    <w:rsid w:val="3E38ADF0"/>
    <w:rsid w:val="3E7D2AE9"/>
    <w:rsid w:val="3E936ED0"/>
    <w:rsid w:val="3E9EC94A"/>
    <w:rsid w:val="3F09DF01"/>
    <w:rsid w:val="3F877C7F"/>
    <w:rsid w:val="3F8D7D7C"/>
    <w:rsid w:val="3FC91983"/>
    <w:rsid w:val="3FDECD4A"/>
    <w:rsid w:val="3FEA248D"/>
    <w:rsid w:val="3FFE1E89"/>
    <w:rsid w:val="3FFE2B42"/>
    <w:rsid w:val="4034F615"/>
    <w:rsid w:val="403DF3C4"/>
    <w:rsid w:val="409D98B1"/>
    <w:rsid w:val="40C3B5B5"/>
    <w:rsid w:val="40C626A5"/>
    <w:rsid w:val="40E78D86"/>
    <w:rsid w:val="41059B91"/>
    <w:rsid w:val="4105B7E9"/>
    <w:rsid w:val="411657CA"/>
    <w:rsid w:val="41A15FC4"/>
    <w:rsid w:val="41A9870D"/>
    <w:rsid w:val="41E19902"/>
    <w:rsid w:val="425A0C79"/>
    <w:rsid w:val="4285325B"/>
    <w:rsid w:val="42A7DFED"/>
    <w:rsid w:val="42B6DBAD"/>
    <w:rsid w:val="42BCA508"/>
    <w:rsid w:val="430BFAD9"/>
    <w:rsid w:val="435E7541"/>
    <w:rsid w:val="436E8E90"/>
    <w:rsid w:val="43934D5B"/>
    <w:rsid w:val="43AD9212"/>
    <w:rsid w:val="43C0B3E1"/>
    <w:rsid w:val="43DCB0D3"/>
    <w:rsid w:val="440225A6"/>
    <w:rsid w:val="440C38A3"/>
    <w:rsid w:val="44691027"/>
    <w:rsid w:val="448A563E"/>
    <w:rsid w:val="448C7B7C"/>
    <w:rsid w:val="44A99ACB"/>
    <w:rsid w:val="44B48296"/>
    <w:rsid w:val="44B81F5D"/>
    <w:rsid w:val="44C74A33"/>
    <w:rsid w:val="44CD8A37"/>
    <w:rsid w:val="44DBD7F9"/>
    <w:rsid w:val="44DCFB89"/>
    <w:rsid w:val="4503447E"/>
    <w:rsid w:val="4504CFBB"/>
    <w:rsid w:val="45149400"/>
    <w:rsid w:val="45249784"/>
    <w:rsid w:val="45414898"/>
    <w:rsid w:val="45508DD9"/>
    <w:rsid w:val="45B683A9"/>
    <w:rsid w:val="460C4EE3"/>
    <w:rsid w:val="46139F31"/>
    <w:rsid w:val="46163141"/>
    <w:rsid w:val="462FC81D"/>
    <w:rsid w:val="4631CE99"/>
    <w:rsid w:val="463E5962"/>
    <w:rsid w:val="4640811A"/>
    <w:rsid w:val="4684D1EF"/>
    <w:rsid w:val="4691D80D"/>
    <w:rsid w:val="46962100"/>
    <w:rsid w:val="46B9331A"/>
    <w:rsid w:val="46C810BA"/>
    <w:rsid w:val="46CF8E54"/>
    <w:rsid w:val="46D5FAE9"/>
    <w:rsid w:val="4732E85E"/>
    <w:rsid w:val="474F168C"/>
    <w:rsid w:val="47896451"/>
    <w:rsid w:val="4795F64C"/>
    <w:rsid w:val="47A1FB86"/>
    <w:rsid w:val="47AED1FC"/>
    <w:rsid w:val="47B909AE"/>
    <w:rsid w:val="47D73D7A"/>
    <w:rsid w:val="47DC90B0"/>
    <w:rsid w:val="4840EAAC"/>
    <w:rsid w:val="48B7E41D"/>
    <w:rsid w:val="48D228DC"/>
    <w:rsid w:val="48D976E5"/>
    <w:rsid w:val="493BD389"/>
    <w:rsid w:val="4964D5E2"/>
    <w:rsid w:val="497F3312"/>
    <w:rsid w:val="49BE57E3"/>
    <w:rsid w:val="4A3E5C13"/>
    <w:rsid w:val="4A54D56E"/>
    <w:rsid w:val="4A57431B"/>
    <w:rsid w:val="4A5AEA13"/>
    <w:rsid w:val="4A6B8A2F"/>
    <w:rsid w:val="4AA087CB"/>
    <w:rsid w:val="4ABDBE91"/>
    <w:rsid w:val="4B2742B0"/>
    <w:rsid w:val="4B7307CA"/>
    <w:rsid w:val="4B7466B8"/>
    <w:rsid w:val="4BE68C24"/>
    <w:rsid w:val="4BFAE956"/>
    <w:rsid w:val="4C0A6916"/>
    <w:rsid w:val="4C24E9FA"/>
    <w:rsid w:val="4C56AE30"/>
    <w:rsid w:val="4CB3E41C"/>
    <w:rsid w:val="4CB71B80"/>
    <w:rsid w:val="4CCC03D8"/>
    <w:rsid w:val="4CEB0BDF"/>
    <w:rsid w:val="4D0D75D9"/>
    <w:rsid w:val="4D243432"/>
    <w:rsid w:val="4D79006D"/>
    <w:rsid w:val="4D7C3E5A"/>
    <w:rsid w:val="4D83FD0A"/>
    <w:rsid w:val="4D849494"/>
    <w:rsid w:val="4DAF24C8"/>
    <w:rsid w:val="4DC5A23B"/>
    <w:rsid w:val="4DF5CA8F"/>
    <w:rsid w:val="4E03FE24"/>
    <w:rsid w:val="4E14064F"/>
    <w:rsid w:val="4E195A4B"/>
    <w:rsid w:val="4E4F5960"/>
    <w:rsid w:val="4E5B8875"/>
    <w:rsid w:val="4E6C60FA"/>
    <w:rsid w:val="4E6F693F"/>
    <w:rsid w:val="4E74530D"/>
    <w:rsid w:val="4EBE2EF5"/>
    <w:rsid w:val="4EC6F339"/>
    <w:rsid w:val="4F1732BB"/>
    <w:rsid w:val="4F5BCC44"/>
    <w:rsid w:val="4F7EA07C"/>
    <w:rsid w:val="4F94FF8A"/>
    <w:rsid w:val="4FA2F1A2"/>
    <w:rsid w:val="4FB2B657"/>
    <w:rsid w:val="50040174"/>
    <w:rsid w:val="501440C9"/>
    <w:rsid w:val="5034D7C8"/>
    <w:rsid w:val="503C8E0C"/>
    <w:rsid w:val="50598266"/>
    <w:rsid w:val="50990775"/>
    <w:rsid w:val="50CD3483"/>
    <w:rsid w:val="50DE796E"/>
    <w:rsid w:val="50E7D239"/>
    <w:rsid w:val="50EA3578"/>
    <w:rsid w:val="51067E9A"/>
    <w:rsid w:val="510C2503"/>
    <w:rsid w:val="511B6885"/>
    <w:rsid w:val="511DEEA7"/>
    <w:rsid w:val="5148A828"/>
    <w:rsid w:val="51B8130C"/>
    <w:rsid w:val="51D4B60C"/>
    <w:rsid w:val="51FC979F"/>
    <w:rsid w:val="521F81BF"/>
    <w:rsid w:val="5284A343"/>
    <w:rsid w:val="52BD19F0"/>
    <w:rsid w:val="52FEF116"/>
    <w:rsid w:val="530DD4FC"/>
    <w:rsid w:val="53389D70"/>
    <w:rsid w:val="537B76D5"/>
    <w:rsid w:val="537BC951"/>
    <w:rsid w:val="538DC4E5"/>
    <w:rsid w:val="53B1149A"/>
    <w:rsid w:val="53FCD319"/>
    <w:rsid w:val="5407DD11"/>
    <w:rsid w:val="540D0489"/>
    <w:rsid w:val="5473BF3E"/>
    <w:rsid w:val="54A87170"/>
    <w:rsid w:val="54ABF3F1"/>
    <w:rsid w:val="54B3F0B9"/>
    <w:rsid w:val="54DD9A90"/>
    <w:rsid w:val="55926BA3"/>
    <w:rsid w:val="55B414F6"/>
    <w:rsid w:val="55DC0AE8"/>
    <w:rsid w:val="56124385"/>
    <w:rsid w:val="561F9683"/>
    <w:rsid w:val="566BF424"/>
    <w:rsid w:val="5674DAE6"/>
    <w:rsid w:val="56966109"/>
    <w:rsid w:val="56E99FD4"/>
    <w:rsid w:val="56F99AA3"/>
    <w:rsid w:val="570076D2"/>
    <w:rsid w:val="57298EE7"/>
    <w:rsid w:val="573AAC68"/>
    <w:rsid w:val="57751B6D"/>
    <w:rsid w:val="578E3C7F"/>
    <w:rsid w:val="57AE13E6"/>
    <w:rsid w:val="57B078D1"/>
    <w:rsid w:val="5817AB4F"/>
    <w:rsid w:val="58418716"/>
    <w:rsid w:val="5856B539"/>
    <w:rsid w:val="587C8CE0"/>
    <w:rsid w:val="58841FA0"/>
    <w:rsid w:val="58898D00"/>
    <w:rsid w:val="589A9E51"/>
    <w:rsid w:val="58BA7349"/>
    <w:rsid w:val="58E204C8"/>
    <w:rsid w:val="5920B02C"/>
    <w:rsid w:val="594EF033"/>
    <w:rsid w:val="5969C341"/>
    <w:rsid w:val="59778B3F"/>
    <w:rsid w:val="598BEF4C"/>
    <w:rsid w:val="59C38F26"/>
    <w:rsid w:val="59CBCC26"/>
    <w:rsid w:val="59D3C94B"/>
    <w:rsid w:val="5A0ED022"/>
    <w:rsid w:val="5A155E39"/>
    <w:rsid w:val="5A25DCC2"/>
    <w:rsid w:val="5A291A71"/>
    <w:rsid w:val="5A5A2109"/>
    <w:rsid w:val="5A5CE488"/>
    <w:rsid w:val="5A6BFC4E"/>
    <w:rsid w:val="5AAEDAEF"/>
    <w:rsid w:val="5AB27C97"/>
    <w:rsid w:val="5ABB44B4"/>
    <w:rsid w:val="5B2B1EE7"/>
    <w:rsid w:val="5B70397E"/>
    <w:rsid w:val="5B853AD8"/>
    <w:rsid w:val="5B885F69"/>
    <w:rsid w:val="5B897599"/>
    <w:rsid w:val="5BC583A2"/>
    <w:rsid w:val="5BC839A3"/>
    <w:rsid w:val="5BD11B60"/>
    <w:rsid w:val="5BF14880"/>
    <w:rsid w:val="5BF2153D"/>
    <w:rsid w:val="5C052E3F"/>
    <w:rsid w:val="5C67B490"/>
    <w:rsid w:val="5C72AF6B"/>
    <w:rsid w:val="5CD3E904"/>
    <w:rsid w:val="5D022427"/>
    <w:rsid w:val="5D2E504C"/>
    <w:rsid w:val="5D539706"/>
    <w:rsid w:val="5DACF587"/>
    <w:rsid w:val="5DD69CF6"/>
    <w:rsid w:val="5DEF2188"/>
    <w:rsid w:val="5DFB61E4"/>
    <w:rsid w:val="5E1A3CDD"/>
    <w:rsid w:val="5E1A6DA8"/>
    <w:rsid w:val="5E1F0839"/>
    <w:rsid w:val="5E595B6A"/>
    <w:rsid w:val="5E5D50D0"/>
    <w:rsid w:val="5F1D190D"/>
    <w:rsid w:val="5F23646C"/>
    <w:rsid w:val="5F3AD478"/>
    <w:rsid w:val="5F3D0908"/>
    <w:rsid w:val="5FC29D71"/>
    <w:rsid w:val="5FD5783B"/>
    <w:rsid w:val="6001D9F4"/>
    <w:rsid w:val="60CDD88D"/>
    <w:rsid w:val="61114BCF"/>
    <w:rsid w:val="61388BBF"/>
    <w:rsid w:val="6148FC66"/>
    <w:rsid w:val="614E5D4D"/>
    <w:rsid w:val="619EA1BF"/>
    <w:rsid w:val="61BC93AC"/>
    <w:rsid w:val="620D59B5"/>
    <w:rsid w:val="62215E4B"/>
    <w:rsid w:val="62283AFF"/>
    <w:rsid w:val="624F2591"/>
    <w:rsid w:val="62C0B1AB"/>
    <w:rsid w:val="62FD0A6C"/>
    <w:rsid w:val="630A8489"/>
    <w:rsid w:val="637734FC"/>
    <w:rsid w:val="637C0A14"/>
    <w:rsid w:val="6380EBF4"/>
    <w:rsid w:val="638BD199"/>
    <w:rsid w:val="63969B9A"/>
    <w:rsid w:val="63B20303"/>
    <w:rsid w:val="63D76A5D"/>
    <w:rsid w:val="640DDA61"/>
    <w:rsid w:val="64496491"/>
    <w:rsid w:val="645086C1"/>
    <w:rsid w:val="649461F6"/>
    <w:rsid w:val="64DE8EDC"/>
    <w:rsid w:val="651A0BD3"/>
    <w:rsid w:val="655BF5AF"/>
    <w:rsid w:val="655DAA49"/>
    <w:rsid w:val="657CB1BF"/>
    <w:rsid w:val="658D7687"/>
    <w:rsid w:val="65A93D5C"/>
    <w:rsid w:val="65B8D019"/>
    <w:rsid w:val="65BCCBBD"/>
    <w:rsid w:val="65CFE60B"/>
    <w:rsid w:val="662847CD"/>
    <w:rsid w:val="664A095D"/>
    <w:rsid w:val="66519C85"/>
    <w:rsid w:val="665D90F7"/>
    <w:rsid w:val="66604FD9"/>
    <w:rsid w:val="668147BD"/>
    <w:rsid w:val="668620F9"/>
    <w:rsid w:val="66B83EA7"/>
    <w:rsid w:val="66C09160"/>
    <w:rsid w:val="66C1F3C1"/>
    <w:rsid w:val="66CEA6E6"/>
    <w:rsid w:val="670B2418"/>
    <w:rsid w:val="6738A7A7"/>
    <w:rsid w:val="675724A8"/>
    <w:rsid w:val="67706F02"/>
    <w:rsid w:val="67766ABE"/>
    <w:rsid w:val="67AE5C02"/>
    <w:rsid w:val="67CE4F98"/>
    <w:rsid w:val="67DA405D"/>
    <w:rsid w:val="680A9060"/>
    <w:rsid w:val="682EAE04"/>
    <w:rsid w:val="68B48EDC"/>
    <w:rsid w:val="68CD7B14"/>
    <w:rsid w:val="68CE3449"/>
    <w:rsid w:val="68D1667A"/>
    <w:rsid w:val="69155055"/>
    <w:rsid w:val="692D4DB5"/>
    <w:rsid w:val="693876AB"/>
    <w:rsid w:val="6952B3E3"/>
    <w:rsid w:val="69988A13"/>
    <w:rsid w:val="6B10DACD"/>
    <w:rsid w:val="6B203DE9"/>
    <w:rsid w:val="6B423122"/>
    <w:rsid w:val="6B434FB7"/>
    <w:rsid w:val="6B44581F"/>
    <w:rsid w:val="6B46A049"/>
    <w:rsid w:val="6B4F98F1"/>
    <w:rsid w:val="6B5FEBD0"/>
    <w:rsid w:val="6B64AD59"/>
    <w:rsid w:val="6B6D341F"/>
    <w:rsid w:val="6BB5B92D"/>
    <w:rsid w:val="6BEB33A4"/>
    <w:rsid w:val="6BEF3C18"/>
    <w:rsid w:val="6BFA65E4"/>
    <w:rsid w:val="6C1732D5"/>
    <w:rsid w:val="6C240327"/>
    <w:rsid w:val="6C3ADBF3"/>
    <w:rsid w:val="6C6AD201"/>
    <w:rsid w:val="6C86D7BE"/>
    <w:rsid w:val="6C93E5D6"/>
    <w:rsid w:val="6CA4B7B1"/>
    <w:rsid w:val="6CB239A6"/>
    <w:rsid w:val="6CDE0183"/>
    <w:rsid w:val="6D41FA03"/>
    <w:rsid w:val="6D545D46"/>
    <w:rsid w:val="6D7CDBB0"/>
    <w:rsid w:val="6D83E757"/>
    <w:rsid w:val="6DA80AEC"/>
    <w:rsid w:val="6DADEE21"/>
    <w:rsid w:val="6DFB2CFA"/>
    <w:rsid w:val="6E467A25"/>
    <w:rsid w:val="6E5605D3"/>
    <w:rsid w:val="6E57A418"/>
    <w:rsid w:val="6E803403"/>
    <w:rsid w:val="6EB720EB"/>
    <w:rsid w:val="6EC6D172"/>
    <w:rsid w:val="6F0F10EB"/>
    <w:rsid w:val="6F1B1F4B"/>
    <w:rsid w:val="6F319A2A"/>
    <w:rsid w:val="6F3773FA"/>
    <w:rsid w:val="6F422477"/>
    <w:rsid w:val="6F42FFCE"/>
    <w:rsid w:val="6F6858F2"/>
    <w:rsid w:val="6F7ACD84"/>
    <w:rsid w:val="6FA499D4"/>
    <w:rsid w:val="6FAE79BF"/>
    <w:rsid w:val="6FB5D84F"/>
    <w:rsid w:val="6FC375E3"/>
    <w:rsid w:val="6FCF0E90"/>
    <w:rsid w:val="6FD74AB8"/>
    <w:rsid w:val="6FF6AD64"/>
    <w:rsid w:val="7005565B"/>
    <w:rsid w:val="701DDAFF"/>
    <w:rsid w:val="7046E6B2"/>
    <w:rsid w:val="7063A301"/>
    <w:rsid w:val="70CE370B"/>
    <w:rsid w:val="70DD793B"/>
    <w:rsid w:val="70E56003"/>
    <w:rsid w:val="70EB86DD"/>
    <w:rsid w:val="71640A4E"/>
    <w:rsid w:val="716A3775"/>
    <w:rsid w:val="71937850"/>
    <w:rsid w:val="71AA456C"/>
    <w:rsid w:val="71B6BA5C"/>
    <w:rsid w:val="71F67F1B"/>
    <w:rsid w:val="72184D9F"/>
    <w:rsid w:val="727A6788"/>
    <w:rsid w:val="72CEC59A"/>
    <w:rsid w:val="72E7EBC2"/>
    <w:rsid w:val="72E9639F"/>
    <w:rsid w:val="72EEC798"/>
    <w:rsid w:val="7322A093"/>
    <w:rsid w:val="7333B24C"/>
    <w:rsid w:val="734957F5"/>
    <w:rsid w:val="736FE115"/>
    <w:rsid w:val="73867759"/>
    <w:rsid w:val="73A807F1"/>
    <w:rsid w:val="73ADCDE8"/>
    <w:rsid w:val="73D0DC15"/>
    <w:rsid w:val="7402CF46"/>
    <w:rsid w:val="7431C277"/>
    <w:rsid w:val="744ED71B"/>
    <w:rsid w:val="74628A49"/>
    <w:rsid w:val="74725C57"/>
    <w:rsid w:val="74A41DE6"/>
    <w:rsid w:val="74C978DB"/>
    <w:rsid w:val="74CA1B03"/>
    <w:rsid w:val="753FF76C"/>
    <w:rsid w:val="754128AA"/>
    <w:rsid w:val="757189E9"/>
    <w:rsid w:val="75939195"/>
    <w:rsid w:val="75A1F3D5"/>
    <w:rsid w:val="75BEFC67"/>
    <w:rsid w:val="75DCD839"/>
    <w:rsid w:val="75E92621"/>
    <w:rsid w:val="75FFD58B"/>
    <w:rsid w:val="760645F2"/>
    <w:rsid w:val="76099AD7"/>
    <w:rsid w:val="7610512A"/>
    <w:rsid w:val="7618A2EF"/>
    <w:rsid w:val="761F2471"/>
    <w:rsid w:val="763BEE08"/>
    <w:rsid w:val="765EE81F"/>
    <w:rsid w:val="76785511"/>
    <w:rsid w:val="769C8151"/>
    <w:rsid w:val="76A4BF01"/>
    <w:rsid w:val="76B9A6A0"/>
    <w:rsid w:val="76FCA3A4"/>
    <w:rsid w:val="7735EF5B"/>
    <w:rsid w:val="7742255D"/>
    <w:rsid w:val="77608805"/>
    <w:rsid w:val="77C3753D"/>
    <w:rsid w:val="77D12162"/>
    <w:rsid w:val="78152707"/>
    <w:rsid w:val="783E7A10"/>
    <w:rsid w:val="788E2431"/>
    <w:rsid w:val="78A60DE7"/>
    <w:rsid w:val="78BC26D7"/>
    <w:rsid w:val="78C35D4E"/>
    <w:rsid w:val="78CFBE3E"/>
    <w:rsid w:val="7907C304"/>
    <w:rsid w:val="7949091A"/>
    <w:rsid w:val="796B5FCD"/>
    <w:rsid w:val="797968C4"/>
    <w:rsid w:val="79875A2E"/>
    <w:rsid w:val="79B1B3D9"/>
    <w:rsid w:val="7A223D7D"/>
    <w:rsid w:val="7A4B438D"/>
    <w:rsid w:val="7A694B20"/>
    <w:rsid w:val="7A9A4F18"/>
    <w:rsid w:val="7AD9870D"/>
    <w:rsid w:val="7AF66F6B"/>
    <w:rsid w:val="7B0236F5"/>
    <w:rsid w:val="7B02BAE6"/>
    <w:rsid w:val="7B0FA787"/>
    <w:rsid w:val="7B40D66A"/>
    <w:rsid w:val="7B49C761"/>
    <w:rsid w:val="7B546835"/>
    <w:rsid w:val="7B76E07B"/>
    <w:rsid w:val="7B828E20"/>
    <w:rsid w:val="7B9041BC"/>
    <w:rsid w:val="7BA84344"/>
    <w:rsid w:val="7BAC9F3E"/>
    <w:rsid w:val="7BBDD56C"/>
    <w:rsid w:val="7BCB1AB2"/>
    <w:rsid w:val="7BEFEC26"/>
    <w:rsid w:val="7C172223"/>
    <w:rsid w:val="7C4C01A2"/>
    <w:rsid w:val="7C68C23A"/>
    <w:rsid w:val="7C735E3C"/>
    <w:rsid w:val="7C7D4905"/>
    <w:rsid w:val="7C86ACC6"/>
    <w:rsid w:val="7C8EE08A"/>
    <w:rsid w:val="7CA3C94B"/>
    <w:rsid w:val="7CF66FA1"/>
    <w:rsid w:val="7D04B63C"/>
    <w:rsid w:val="7DAC063A"/>
    <w:rsid w:val="7DB9EB93"/>
    <w:rsid w:val="7E11F6F9"/>
    <w:rsid w:val="7E171ECC"/>
    <w:rsid w:val="7E3A46EC"/>
    <w:rsid w:val="7E4212AA"/>
    <w:rsid w:val="7E62C2DA"/>
    <w:rsid w:val="7E63E007"/>
    <w:rsid w:val="7E73C872"/>
    <w:rsid w:val="7E9C7ED3"/>
    <w:rsid w:val="7EAE1ECB"/>
    <w:rsid w:val="7EB444AA"/>
    <w:rsid w:val="7EB876E6"/>
    <w:rsid w:val="7EFA06FC"/>
    <w:rsid w:val="7EFB5E5A"/>
    <w:rsid w:val="7F41F6F6"/>
    <w:rsid w:val="7F5F8B2C"/>
    <w:rsid w:val="7F71EB37"/>
    <w:rsid w:val="7FBD1624"/>
    <w:rsid w:val="7FC01F25"/>
    <w:rsid w:val="7FE3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648924"/>
  <w15:docId w15:val="{2A031D93-AECE-4294-9BCF-ABFEE342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Heading1">
    <w:name w:val="heading 1"/>
    <w:aliases w:val="TF-Overskrift 1,Heading 1 Char,ICG-rapp m/nr-overskrifter nivå 1,Kap N,ICG-rapp m/nr-overskrifter nivå 11"/>
    <w:basedOn w:val="Normal"/>
    <w:next w:val="Normal"/>
    <w:autoRedefine/>
    <w:qFormat/>
    <w:rsid w:val="00B26C03"/>
    <w:pPr>
      <w:keepNext/>
      <w:numPr>
        <w:numId w:val="10"/>
      </w:numPr>
      <w:spacing w:before="240" w:after="240" w:line="276" w:lineRule="auto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Heading2">
    <w:name w:val="heading 2"/>
    <w:aliases w:val="Arial 12 Fett Kursiv,TF-Overskrit 2,Heading 2 Char,Heading 2 Char Tegn,Arial 12 Fett Kursiv Char,TF-Overskrit 2 Char,ICG-rapp m/nr-overskrift nivå 2,ICG-rapp m/nr-overskrift nivå 21"/>
    <w:basedOn w:val="Heading1"/>
    <w:next w:val="BodyText"/>
    <w:qFormat/>
    <w:rsid w:val="00B26C03"/>
    <w:pPr>
      <w:keepNext w:val="0"/>
      <w:numPr>
        <w:ilvl w:val="1"/>
      </w:numPr>
      <w:jc w:val="left"/>
      <w:outlineLvl w:val="1"/>
    </w:pPr>
    <w:rPr>
      <w:sz w:val="26"/>
      <w:szCs w:val="28"/>
      <w:lang w:val="en-GB"/>
    </w:rPr>
  </w:style>
  <w:style w:type="paragraph" w:styleId="Heading3">
    <w:name w:val="heading 3"/>
    <w:aliases w:val="TF-Overskrift 3,ICG-rapp m/nr-overskrift nivå 3,ICG-rapp m/nr-overskrift nivå 31"/>
    <w:basedOn w:val="Heading1"/>
    <w:next w:val="Normal"/>
    <w:qFormat/>
    <w:rsid w:val="00B26C03"/>
    <w:pPr>
      <w:numPr>
        <w:ilvl w:val="2"/>
      </w:numPr>
      <w:spacing w:before="0" w:after="0"/>
      <w:jc w:val="left"/>
      <w:outlineLvl w:val="2"/>
    </w:pPr>
    <w:rPr>
      <w:sz w:val="22"/>
      <w:szCs w:val="24"/>
    </w:rPr>
  </w:style>
  <w:style w:type="paragraph" w:styleId="Heading4">
    <w:name w:val="heading 4"/>
    <w:aliases w:val="ICG-rapp m/nr-overskrift nivå 4"/>
    <w:basedOn w:val="Heading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Heading5">
    <w:name w:val="heading 5"/>
    <w:aliases w:val="Underavsnitt,H5"/>
    <w:basedOn w:val="Heading4"/>
    <w:next w:val="Normal"/>
    <w:qFormat/>
    <w:rsid w:val="004C5CC4"/>
    <w:pPr>
      <w:numPr>
        <w:ilvl w:val="4"/>
      </w:numPr>
      <w:outlineLvl w:val="4"/>
    </w:pPr>
    <w:rPr>
      <w:sz w:val="20"/>
      <w:szCs w:val="20"/>
    </w:rPr>
  </w:style>
  <w:style w:type="paragraph" w:styleId="Heading6">
    <w:name w:val="heading 6"/>
    <w:basedOn w:val="Heading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4C5CC4"/>
    <w:pPr>
      <w:numPr>
        <w:ilvl w:val="6"/>
        <w:numId w:val="34"/>
      </w:numPr>
      <w:spacing w:before="240" w:after="60"/>
      <w:outlineLvl w:val="6"/>
    </w:pPr>
  </w:style>
  <w:style w:type="paragraph" w:styleId="Heading8">
    <w:name w:val="heading 8"/>
    <w:aliases w:val="Vedlegg"/>
    <w:basedOn w:val="Normal"/>
    <w:next w:val="Normal"/>
    <w:qFormat/>
    <w:rsid w:val="004C5CC4"/>
    <w:pPr>
      <w:numPr>
        <w:ilvl w:val="7"/>
        <w:numId w:val="34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Attachment"/>
    <w:basedOn w:val="Normal"/>
    <w:next w:val="Normal"/>
    <w:qFormat/>
    <w:rsid w:val="00141A5B"/>
    <w:pPr>
      <w:numPr>
        <w:ilvl w:val="8"/>
        <w:numId w:val="34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TOC1">
    <w:name w:val="toc 1"/>
    <w:basedOn w:val="Normal"/>
    <w:next w:val="Normal"/>
    <w:uiPriority w:val="39"/>
    <w:rsid w:val="00875D39"/>
    <w:pPr>
      <w:tabs>
        <w:tab w:val="right" w:pos="9360"/>
      </w:tabs>
      <w:spacing w:before="240" w:after="60" w:line="240" w:lineRule="auto"/>
      <w:ind w:right="720"/>
      <w:jc w:val="left"/>
    </w:pPr>
    <w:rPr>
      <w:rFonts w:ascii="Arial" w:hAnsi="Arial"/>
      <w:sz w:val="18"/>
    </w:rPr>
  </w:style>
  <w:style w:type="paragraph" w:styleId="TOC2">
    <w:name w:val="toc 2"/>
    <w:basedOn w:val="Normal"/>
    <w:next w:val="Normal"/>
    <w:uiPriority w:val="39"/>
    <w:rsid w:val="00875D39"/>
    <w:pPr>
      <w:tabs>
        <w:tab w:val="right" w:pos="9360"/>
      </w:tabs>
      <w:spacing w:line="240" w:lineRule="auto"/>
      <w:ind w:left="431" w:right="720"/>
      <w:jc w:val="left"/>
    </w:pPr>
    <w:rPr>
      <w:rFonts w:ascii="Arial" w:hAnsi="Arial"/>
      <w:sz w:val="18"/>
    </w:rPr>
  </w:style>
  <w:style w:type="paragraph" w:styleId="BodyText">
    <w:name w:val="Body Text"/>
    <w:aliases w:val="GD,DNV-Body"/>
    <w:basedOn w:val="Normal"/>
    <w:link w:val="BodyTextChar"/>
    <w:rsid w:val="006F78F9"/>
    <w:pPr>
      <w:keepLines/>
      <w:spacing w:after="120"/>
    </w:pPr>
    <w:rPr>
      <w:szCs w:val="22"/>
      <w:lang w:val="x-none"/>
    </w:rPr>
  </w:style>
  <w:style w:type="character" w:styleId="Hyperlink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odyText"/>
    <w:rsid w:val="004C5CC4"/>
    <w:rPr>
      <w:lang w:val="en-GB"/>
    </w:rPr>
  </w:style>
  <w:style w:type="table" w:styleId="TableGrid">
    <w:name w:val="Table Grid"/>
    <w:basedOn w:val="TableNorma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5"/>
      </w:numPr>
    </w:pPr>
  </w:style>
  <w:style w:type="character" w:customStyle="1" w:styleId="BodyTextChar">
    <w:name w:val="Body Text Char"/>
    <w:aliases w:val="GD Char,DNV-Body Char"/>
    <w:link w:val="BodyText"/>
    <w:rsid w:val="006F78F9"/>
    <w:rPr>
      <w:rFonts w:ascii="Arial" w:hAnsi="Arial"/>
      <w:szCs w:val="22"/>
      <w:lang w:eastAsia="en-US"/>
    </w:rPr>
  </w:style>
  <w:style w:type="paragraph" w:styleId="Header">
    <w:name w:val="header"/>
    <w:basedOn w:val="Normal"/>
    <w:link w:val="HeaderChar"/>
    <w:rsid w:val="004C5C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5C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ollowedHyperlink">
    <w:name w:val="FollowedHyperlink"/>
    <w:rsid w:val="00483E98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">
    <w:name w:val="List"/>
    <w:basedOn w:val="Normal"/>
    <w:rsid w:val="00CA2881"/>
    <w:pPr>
      <w:widowControl/>
      <w:numPr>
        <w:numId w:val="6"/>
      </w:numPr>
    </w:pPr>
    <w:rPr>
      <w:lang w:eastAsia="nb-NO"/>
    </w:rPr>
  </w:style>
  <w:style w:type="paragraph" w:customStyle="1" w:styleId="ListSiste">
    <w:name w:val="List Siste"/>
    <w:basedOn w:val="List"/>
    <w:next w:val="BodyText"/>
    <w:rsid w:val="00875D39"/>
    <w:pPr>
      <w:numPr>
        <w:numId w:val="7"/>
      </w:numPr>
      <w:spacing w:after="120"/>
      <w:jc w:val="left"/>
    </w:pPr>
  </w:style>
  <w:style w:type="paragraph" w:styleId="FootnoteText">
    <w:name w:val="footnote text"/>
    <w:basedOn w:val="Normal"/>
    <w:semiHidden/>
    <w:rsid w:val="0011496F"/>
  </w:style>
  <w:style w:type="character" w:styleId="FootnoteReferenc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NoList"/>
    <w:rsid w:val="00642628"/>
    <w:pPr>
      <w:numPr>
        <w:numId w:val="8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9"/>
      </w:numPr>
    </w:pPr>
    <w:rPr>
      <w:b/>
      <w:i/>
      <w:szCs w:val="24"/>
    </w:rPr>
  </w:style>
  <w:style w:type="paragraph" w:styleId="TOC4">
    <w:name w:val="toc 4"/>
    <w:basedOn w:val="Normal"/>
    <w:next w:val="Normal"/>
    <w:autoRedefine/>
    <w:rsid w:val="00950FEE"/>
    <w:pPr>
      <w:ind w:left="600"/>
    </w:pPr>
  </w:style>
  <w:style w:type="paragraph" w:styleId="NoSpacing">
    <w:name w:val="No Spacing"/>
    <w:basedOn w:val="Normal"/>
    <w:link w:val="NoSpacingChar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NoSpacingChar">
    <w:name w:val="No Spacing Char"/>
    <w:link w:val="NoSpacing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cumentMap">
    <w:name w:val="Document Map"/>
    <w:basedOn w:val="Normal"/>
    <w:link w:val="DocumentMapChar"/>
    <w:rsid w:val="009D29B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9D29B6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77E8C"/>
    <w:rPr>
      <w:lang w:val="nb-NO" w:eastAsia="en-US"/>
    </w:rPr>
  </w:style>
  <w:style w:type="paragraph" w:styleId="ListContinue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ListBullet5">
    <w:name w:val="List Bullet 5"/>
    <w:basedOn w:val="Normal"/>
    <w:rsid w:val="00875D39"/>
    <w:pPr>
      <w:widowControl/>
      <w:numPr>
        <w:numId w:val="11"/>
      </w:numPr>
      <w:spacing w:after="240" w:line="288" w:lineRule="auto"/>
      <w:jc w:val="left"/>
    </w:pPr>
    <w:rPr>
      <w:szCs w:val="24"/>
    </w:rPr>
  </w:style>
  <w:style w:type="character" w:styleId="PlaceholderText">
    <w:name w:val="Placeholder Text"/>
    <w:basedOn w:val="DefaultParagraphFon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TableNorma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Continue"/>
    <w:rsid w:val="00875D39"/>
    <w:pPr>
      <w:spacing w:before="120"/>
      <w:ind w:left="0"/>
    </w:pPr>
  </w:style>
  <w:style w:type="paragraph" w:styleId="Subtitle">
    <w:name w:val="Subtitle"/>
    <w:basedOn w:val="Normal"/>
    <w:next w:val="Normal"/>
    <w:link w:val="SubtitleChar"/>
    <w:uiPriority w:val="11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HeaderChar">
    <w:name w:val="Header Char"/>
    <w:basedOn w:val="DefaultParagraphFont"/>
    <w:link w:val="Header"/>
    <w:rsid w:val="004E55EA"/>
    <w:rPr>
      <w:sz w:val="22"/>
      <w:lang w:val="nb-NO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F54D4"/>
    <w:pPr>
      <w:keepLines/>
      <w:widowControl/>
      <w:numPr>
        <w:numId w:val="0"/>
      </w:numPr>
      <w:spacing w:after="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7F54D4"/>
    <w:pPr>
      <w:spacing w:after="100"/>
      <w:ind w:left="440"/>
    </w:p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DefaultParagraphFont"/>
    <w:link w:val="Tabell"/>
    <w:rsid w:val="00FD0E69"/>
    <w:rPr>
      <w:rFonts w:asciiTheme="minorHAnsi" w:hAnsiTheme="minorHAnsi"/>
      <w:sz w:val="22"/>
      <w:lang w:val="nb-NO" w:eastAsia="en-US"/>
    </w:rPr>
  </w:style>
  <w:style w:type="character" w:customStyle="1" w:styleId="TitleChar">
    <w:name w:val="Title Char"/>
    <w:basedOn w:val="DefaultParagraphFont"/>
    <w:link w:val="Title"/>
    <w:uiPriority w:val="10"/>
    <w:rsid w:val="00D21F9F"/>
    <w:rPr>
      <w:rFonts w:ascii="Arial" w:hAnsi="Arial" w:cs="Arial"/>
      <w:b/>
      <w:bCs/>
      <w:sz w:val="36"/>
      <w:szCs w:val="36"/>
      <w:lang w:val="nb-NO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67A2"/>
    <w:rPr>
      <w:color w:val="605E5C"/>
      <w:shd w:val="clear" w:color="auto" w:fill="E1DFDD"/>
    </w:rPr>
  </w:style>
  <w:style w:type="character" w:customStyle="1" w:styleId="CommentReference1">
    <w:name w:val="Comment Reference1"/>
    <w:semiHidden/>
    <w:rsid w:val="0096303A"/>
    <w:rPr>
      <w:sz w:val="16"/>
      <w:szCs w:val="16"/>
    </w:rPr>
  </w:style>
  <w:style w:type="paragraph" w:customStyle="1" w:styleId="CommentText1">
    <w:name w:val="Comment Text1"/>
    <w:basedOn w:val="Normal"/>
    <w:semiHidden/>
    <w:rsid w:val="0096303A"/>
  </w:style>
  <w:style w:type="paragraph" w:customStyle="1" w:styleId="CommentSubject1">
    <w:name w:val="Comment Subject1"/>
    <w:basedOn w:val="CommentText1"/>
    <w:next w:val="CommentText1"/>
    <w:semiHidden/>
    <w:rsid w:val="0096303A"/>
    <w:rPr>
      <w:b/>
      <w:bCs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Theme="minorHAnsi" w:hAnsiTheme="minorHAnsi"/>
      <w:lang w:val="nb-NO"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75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75D3"/>
    <w:rPr>
      <w:rFonts w:asciiTheme="minorHAnsi" w:hAnsiTheme="minorHAnsi"/>
      <w:b/>
      <w:bCs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rsteinFjeldetLunde\Dropbox%20(Odin%20Prosjekt%20AS)\OP\Internt\Maler\Konkurransegjennomf&#248;ring\Konkurransegrunnlag\Bilag\Del%20II_Spesifikasjon%20av%20ytels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9110339E7547949CAE7D87369B41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2C444AB-93BF-4449-B6CA-06BF8CB4A504}"/>
      </w:docPartPr>
      <w:docPartBody>
        <w:p w:rsidR="00C66BF9" w:rsidRDefault="00255BF4" w:rsidP="00255BF4">
          <w:pPr>
            <w:pStyle w:val="B29110339E7547949CAE7D87369B41B6"/>
          </w:pPr>
          <w:r>
            <w:rPr>
              <w:rStyle w:val="PlaceholderText"/>
            </w:rPr>
            <w:t>Klikk her for å skrive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BF4"/>
    <w:rsid w:val="00024A50"/>
    <w:rsid w:val="00041F45"/>
    <w:rsid w:val="00164DBC"/>
    <w:rsid w:val="00255BF4"/>
    <w:rsid w:val="002F0A85"/>
    <w:rsid w:val="003C60F2"/>
    <w:rsid w:val="004127C3"/>
    <w:rsid w:val="004143F3"/>
    <w:rsid w:val="004261A7"/>
    <w:rsid w:val="00461199"/>
    <w:rsid w:val="00495034"/>
    <w:rsid w:val="004F3FA9"/>
    <w:rsid w:val="005226EF"/>
    <w:rsid w:val="0058364F"/>
    <w:rsid w:val="006642DB"/>
    <w:rsid w:val="00677CFD"/>
    <w:rsid w:val="006B19D1"/>
    <w:rsid w:val="006B490D"/>
    <w:rsid w:val="006F168A"/>
    <w:rsid w:val="006F7431"/>
    <w:rsid w:val="0070627C"/>
    <w:rsid w:val="00706932"/>
    <w:rsid w:val="007208A6"/>
    <w:rsid w:val="00757CE2"/>
    <w:rsid w:val="00763007"/>
    <w:rsid w:val="007A3039"/>
    <w:rsid w:val="007A3463"/>
    <w:rsid w:val="00804DE3"/>
    <w:rsid w:val="00832AAB"/>
    <w:rsid w:val="0083369E"/>
    <w:rsid w:val="00841831"/>
    <w:rsid w:val="008442B0"/>
    <w:rsid w:val="00881FF5"/>
    <w:rsid w:val="008A1586"/>
    <w:rsid w:val="00990D54"/>
    <w:rsid w:val="009C527C"/>
    <w:rsid w:val="00A37D5F"/>
    <w:rsid w:val="00A92EB9"/>
    <w:rsid w:val="00AB3DAA"/>
    <w:rsid w:val="00B208A2"/>
    <w:rsid w:val="00B2331D"/>
    <w:rsid w:val="00B852C2"/>
    <w:rsid w:val="00BC3650"/>
    <w:rsid w:val="00BC4C21"/>
    <w:rsid w:val="00BC6ED9"/>
    <w:rsid w:val="00BC6F49"/>
    <w:rsid w:val="00C343B1"/>
    <w:rsid w:val="00C4010D"/>
    <w:rsid w:val="00C40B07"/>
    <w:rsid w:val="00C66BF9"/>
    <w:rsid w:val="00CC4909"/>
    <w:rsid w:val="00D0636E"/>
    <w:rsid w:val="00D31A83"/>
    <w:rsid w:val="00D700B0"/>
    <w:rsid w:val="00D86B17"/>
    <w:rsid w:val="00E13FE4"/>
    <w:rsid w:val="00E2698F"/>
    <w:rsid w:val="00E408A4"/>
    <w:rsid w:val="00E557CF"/>
    <w:rsid w:val="00E569BA"/>
    <w:rsid w:val="00E76726"/>
    <w:rsid w:val="00EB4F3B"/>
    <w:rsid w:val="00F15C63"/>
    <w:rsid w:val="00F8182B"/>
    <w:rsid w:val="00FF0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5BF4"/>
    <w:rPr>
      <w:color w:val="808080"/>
    </w:rPr>
  </w:style>
  <w:style w:type="paragraph" w:customStyle="1" w:styleId="B29110339E7547949CAE7D87369B41B6">
    <w:name w:val="B29110339E7547949CAE7D87369B41B6"/>
    <w:rsid w:val="00255BF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4fdaa9-303f-47a9-b823-9542265e86fb" xsi:nil="true"/>
    <SharedWithUsers xmlns="994fdaa9-303f-47a9-b823-9542265e86fb">
      <UserInfo>
        <DisplayName>Cathrine Thomsen</DisplayName>
        <AccountId>32</AccountId>
        <AccountType/>
      </UserInfo>
    </SharedWithUsers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69CD036E-8235-401F-AFA5-6453573C8A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5B6D07-B9BE-4920-A53D-6A458E5B93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3CF35-CFFF-405D-97CD-4B83F03D74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A8B37-1880-4DB6-A850-B05B46F61847}">
  <ds:schemaRefs>
    <ds:schemaRef ds:uri="http://schemas.microsoft.com/office/2006/metadata/properties"/>
    <ds:schemaRef ds:uri="http://schemas.microsoft.com/office/infopath/2007/PartnerControls"/>
    <ds:schemaRef ds:uri="994fdaa9-303f-47a9-b823-9542265e86fb"/>
    <ds:schemaRef ds:uri="cb57051d-7212-4d77-bad2-4a9e19132490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Del II_Spesifikasjon av ytelsen.dotx</Template>
  <TotalTime>5</TotalTime>
  <Pages>1</Pages>
  <Words>3138</Words>
  <Characters>17887</Characters>
  <Application>Microsoft Office Word</Application>
  <DocSecurity>4</DocSecurity>
  <Lines>149</Lines>
  <Paragraphs>41</Paragraphs>
  <ScaleCrop>false</ScaleCrop>
  <Company>Stortinget</Company>
  <LinksUpToDate>false</LinksUpToDate>
  <CharactersWithSpaces>20984</CharactersWithSpaces>
  <SharedDoc>false</SharedDoc>
  <HLinks>
    <vt:vector size="54" baseType="variant"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_Toc230007262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_Toc230007261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_Toc230007260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_Toc230007259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_Toc230007258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_Toc230007257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_Toc230007256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_Toc230007255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_Toc230007254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Fjeldet Lunde</dc:creator>
  <cp:keywords/>
  <cp:lastModifiedBy>ninakristin.stensrud@fhi.no</cp:lastModifiedBy>
  <cp:revision>908</cp:revision>
  <cp:lastPrinted>2025-10-11T22:56:00Z</cp:lastPrinted>
  <dcterms:created xsi:type="dcterms:W3CDTF">2026-04-18T03:59:00Z</dcterms:created>
  <dcterms:modified xsi:type="dcterms:W3CDTF">2026-05-18T12:34:00Z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TaxKeyword">
    <vt:lpwstr/>
  </property>
  <property fmtid="{D5CDD505-2E9C-101B-9397-08002B2CF9AE}" pid="8" name="ContentTypeId">
    <vt:lpwstr>0x010100671A7F35C0634643B4CE8D1B2D631180</vt:lpwstr>
  </property>
  <property fmtid="{D5CDD505-2E9C-101B-9397-08002B2CF9AE}" pid="9" name="FHI_Topic">
    <vt:lpwstr>1;#Forskning|0f5f2223-eda4-4242-95bb-f0d4fb8d3008;#2;#Laboratorieanalyser|ac019c55-9ea0-4e99-89e4-01237d1731b6;#3;#Miljøgifter|1ee0abd5-69a2-4079-b1f6-5ac0fdea1077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51afc92a,7934a2bf,55824ccd</vt:lpwstr>
  </property>
  <property fmtid="{D5CDD505-2E9C-101B-9397-08002B2CF9AE}" pid="12" name="ClassificationContentMarkingFooterFontProps">
    <vt:lpwstr>#000000,10,Aptos</vt:lpwstr>
  </property>
  <property fmtid="{D5CDD505-2E9C-101B-9397-08002B2CF9AE}" pid="13" name="ClassificationContentMarkingFooterText">
    <vt:lpwstr>NHN Intern - kan deles</vt:lpwstr>
  </property>
</Properties>
</file>